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5C9014FF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0C4B56">
        <w:rPr>
          <w:bCs/>
          <w:noProof w:val="0"/>
          <w:sz w:val="24"/>
          <w:szCs w:val="24"/>
        </w:rPr>
        <w:t>11</w:t>
      </w:r>
      <w:r w:rsidR="00800894">
        <w:rPr>
          <w:bCs/>
          <w:noProof w:val="0"/>
          <w:sz w:val="24"/>
          <w:szCs w:val="24"/>
        </w:rPr>
        <w:t>3</w:t>
      </w:r>
      <w:r w:rsidR="000C4B56">
        <w:rPr>
          <w:bCs/>
          <w:noProof w:val="0"/>
          <w:sz w:val="24"/>
          <w:szCs w:val="24"/>
        </w:rPr>
        <w:t>e</w:t>
      </w:r>
      <w:r w:rsidRPr="00B266B0">
        <w:rPr>
          <w:bCs/>
          <w:noProof w:val="0"/>
          <w:sz w:val="24"/>
          <w:szCs w:val="24"/>
        </w:rPr>
        <w:tab/>
      </w:r>
      <w:r w:rsidR="00BA52A7" w:rsidRPr="00BA52A7">
        <w:rPr>
          <w:bCs/>
          <w:noProof w:val="0"/>
          <w:sz w:val="24"/>
          <w:szCs w:val="24"/>
        </w:rPr>
        <w:t>R2-</w:t>
      </w:r>
      <w:r w:rsidR="00D36A7D">
        <w:rPr>
          <w:bCs/>
          <w:noProof w:val="0"/>
          <w:sz w:val="24"/>
          <w:szCs w:val="24"/>
        </w:rPr>
        <w:t>2100715</w:t>
      </w:r>
    </w:p>
    <w:p w14:paraId="11776FA6" w14:textId="3F16218C" w:rsidR="00A209D6" w:rsidRPr="00465587" w:rsidRDefault="005E2D51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Online</w:t>
      </w:r>
      <w:r w:rsidR="00A209D6" w:rsidRPr="00465587">
        <w:rPr>
          <w:rFonts w:eastAsia="SimSun"/>
          <w:bCs/>
          <w:sz w:val="24"/>
          <w:szCs w:val="24"/>
          <w:lang w:eastAsia="zh-CN"/>
        </w:rPr>
        <w:t xml:space="preserve">, </w:t>
      </w:r>
      <w:r w:rsidR="00800894">
        <w:rPr>
          <w:rFonts w:cs="Arial"/>
          <w:bCs/>
          <w:sz w:val="22"/>
        </w:rPr>
        <w:t>25 January</w:t>
      </w:r>
      <w:r w:rsidR="000C4B56">
        <w:rPr>
          <w:rFonts w:cs="Arial"/>
          <w:bCs/>
          <w:sz w:val="22"/>
        </w:rPr>
        <w:t xml:space="preserve"> </w:t>
      </w:r>
      <w:r w:rsidR="00A54B2B">
        <w:rPr>
          <w:rFonts w:cs="Arial"/>
          <w:bCs/>
          <w:sz w:val="22"/>
        </w:rPr>
        <w:t xml:space="preserve">– </w:t>
      </w:r>
      <w:r w:rsidR="00800894">
        <w:rPr>
          <w:rFonts w:cs="Arial"/>
          <w:bCs/>
          <w:sz w:val="22"/>
        </w:rPr>
        <w:t>5</w:t>
      </w:r>
      <w:r w:rsidR="000C4B56">
        <w:rPr>
          <w:rFonts w:cs="Arial"/>
          <w:bCs/>
          <w:sz w:val="22"/>
        </w:rPr>
        <w:t xml:space="preserve"> </w:t>
      </w:r>
      <w:r w:rsidR="00800894">
        <w:rPr>
          <w:rFonts w:cs="Arial"/>
          <w:bCs/>
          <w:sz w:val="22"/>
        </w:rPr>
        <w:t xml:space="preserve">February </w:t>
      </w:r>
      <w:r w:rsidR="00A54B2B" w:rsidRPr="004D1605">
        <w:rPr>
          <w:rFonts w:cs="Arial"/>
          <w:bCs/>
          <w:sz w:val="22"/>
        </w:rPr>
        <w:t>20</w:t>
      </w:r>
      <w:r>
        <w:rPr>
          <w:rFonts w:cs="Arial"/>
          <w:bCs/>
          <w:sz w:val="22"/>
        </w:rPr>
        <w:t>2</w:t>
      </w:r>
      <w:r w:rsidR="00800894">
        <w:rPr>
          <w:rFonts w:cs="Arial"/>
          <w:bCs/>
          <w:sz w:val="22"/>
        </w:rPr>
        <w:t>1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28F35CDD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E2D51" w:rsidRPr="009D4D45">
        <w:rPr>
          <w:rFonts w:cs="Arial"/>
          <w:b/>
          <w:bCs/>
          <w:sz w:val="24"/>
        </w:rPr>
        <w:t>8.5</w:t>
      </w:r>
      <w:r w:rsidRPr="009D4D45">
        <w:rPr>
          <w:rFonts w:cs="Arial"/>
          <w:b/>
          <w:bCs/>
          <w:sz w:val="24"/>
          <w:lang w:eastAsia="ja-JP"/>
        </w:rPr>
        <w:t>.</w:t>
      </w:r>
      <w:r w:rsidR="004204F7" w:rsidRPr="009D4D45">
        <w:rPr>
          <w:rFonts w:cs="Arial"/>
          <w:b/>
          <w:bCs/>
          <w:sz w:val="24"/>
          <w:lang w:eastAsia="ja-JP"/>
        </w:rPr>
        <w:t>1</w:t>
      </w:r>
      <w:bookmarkStart w:id="0" w:name="_GoBack"/>
      <w:bookmarkEnd w:id="0"/>
    </w:p>
    <w:p w14:paraId="73188B46" w14:textId="43BB73B1" w:rsidR="00A209D6" w:rsidRPr="00F26463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F26463" w:rsidRPr="00F26463">
        <w:rPr>
          <w:rFonts w:ascii="Arial" w:hAnsi="Arial" w:cs="Arial"/>
          <w:b/>
          <w:bCs/>
          <w:sz w:val="24"/>
        </w:rPr>
        <w:t>Nokia (Rapporteur)</w:t>
      </w:r>
    </w:p>
    <w:p w14:paraId="0FA3EF00" w14:textId="039CB16B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3173C3">
        <w:rPr>
          <w:rFonts w:ascii="Arial" w:hAnsi="Arial" w:cs="Arial"/>
          <w:b/>
          <w:bCs/>
          <w:sz w:val="24"/>
        </w:rPr>
        <w:t xml:space="preserve">Revised </w:t>
      </w:r>
      <w:r w:rsidR="00DF3785">
        <w:rPr>
          <w:rFonts w:ascii="Arial" w:hAnsi="Arial" w:cs="Arial"/>
          <w:b/>
          <w:bCs/>
          <w:sz w:val="24"/>
        </w:rPr>
        <w:t xml:space="preserve">Rel-17 </w:t>
      </w:r>
      <w:r w:rsidR="003173C3">
        <w:rPr>
          <w:rFonts w:ascii="Arial" w:hAnsi="Arial" w:cs="Arial"/>
          <w:b/>
          <w:bCs/>
          <w:sz w:val="24"/>
        </w:rPr>
        <w:t xml:space="preserve">NR </w:t>
      </w:r>
      <w:proofErr w:type="spellStart"/>
      <w:r w:rsidR="003173C3">
        <w:rPr>
          <w:rFonts w:ascii="Arial" w:hAnsi="Arial" w:cs="Arial"/>
          <w:b/>
          <w:bCs/>
          <w:sz w:val="24"/>
        </w:rPr>
        <w:t>IIoT</w:t>
      </w:r>
      <w:proofErr w:type="spellEnd"/>
      <w:r w:rsidR="003173C3">
        <w:rPr>
          <w:rFonts w:ascii="Arial" w:hAnsi="Arial" w:cs="Arial"/>
          <w:b/>
          <w:bCs/>
          <w:sz w:val="24"/>
        </w:rPr>
        <w:t xml:space="preserve">/URLLC </w:t>
      </w:r>
      <w:r w:rsidR="00F26463">
        <w:rPr>
          <w:rFonts w:ascii="Arial" w:hAnsi="Arial" w:cs="Arial"/>
          <w:b/>
          <w:bCs/>
          <w:sz w:val="24"/>
        </w:rPr>
        <w:t>Work Plan</w:t>
      </w:r>
    </w:p>
    <w:p w14:paraId="1F147C23" w14:textId="79E98755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5E2D51" w:rsidRPr="001569FC">
        <w:rPr>
          <w:rFonts w:ascii="Arial" w:hAnsi="Arial" w:cs="Arial"/>
          <w:b/>
          <w:bCs/>
          <w:sz w:val="24"/>
          <w:szCs w:val="24"/>
        </w:rPr>
        <w:t>NR_IIOT_URLLC_enh</w:t>
      </w:r>
      <w:proofErr w:type="spellEnd"/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61E94232" w14:textId="06A980F4" w:rsidR="00A36C59" w:rsidRDefault="003F463E" w:rsidP="001569FC">
      <w:pPr>
        <w:jc w:val="both"/>
        <w:rPr>
          <w:lang w:val="en-US"/>
        </w:rPr>
      </w:pPr>
      <w:r w:rsidRPr="00CB5EE9">
        <w:rPr>
          <w:lang w:val="en-US"/>
        </w:rPr>
        <w:t xml:space="preserve">The aim of this document is to establish a work plan for </w:t>
      </w:r>
      <w:r>
        <w:rPr>
          <w:lang w:val="en-US"/>
        </w:rPr>
        <w:t xml:space="preserve">Work Item </w:t>
      </w:r>
      <w:r w:rsidR="00636902" w:rsidRPr="00636902">
        <w:rPr>
          <w:lang w:val="en-US"/>
        </w:rPr>
        <w:t>Enhanced Industrial Internet of Things (IoT) and ultra-reliable and low latency communication (URLLC) support for NR</w:t>
      </w:r>
      <w:r w:rsidR="00636902">
        <w:rPr>
          <w:lang w:val="en-US"/>
        </w:rPr>
        <w:t xml:space="preserve"> </w:t>
      </w:r>
      <w:r>
        <w:rPr>
          <w:lang w:val="en-US"/>
        </w:rPr>
        <w:t>as agreed in [1</w:t>
      </w:r>
      <w:r w:rsidRPr="00CB5EE9">
        <w:rPr>
          <w:lang w:val="en-US"/>
        </w:rPr>
        <w:t>]</w:t>
      </w:r>
      <w:r>
        <w:rPr>
          <w:lang w:val="en-US"/>
        </w:rPr>
        <w:t>.</w:t>
      </w:r>
      <w:r w:rsidRPr="00CB5EE9">
        <w:rPr>
          <w:lang w:val="en-US"/>
        </w:rPr>
        <w:t xml:space="preserve"> The following objectives need to be addressed: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F463E" w:rsidRPr="002535B9" w14:paraId="5B08E6EF" w14:textId="77777777" w:rsidTr="003F463E">
        <w:tc>
          <w:tcPr>
            <w:tcW w:w="9631" w:type="dxa"/>
          </w:tcPr>
          <w:p w14:paraId="46D9BE2C" w14:textId="77777777" w:rsidR="004701E0" w:rsidRPr="00E40AA1" w:rsidRDefault="004701E0" w:rsidP="004701E0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rPr>
                <w:lang w:val="en-US" w:eastAsia="fi-FI"/>
              </w:rPr>
            </w:pPr>
            <w:r w:rsidRPr="00E40AA1">
              <w:rPr>
                <w:lang w:val="en-US"/>
              </w:rPr>
              <w:t xml:space="preserve">Study, identify and specify if needed, required Physical Layer feedback enhancements for meeting URLLC requirements covering </w:t>
            </w:r>
          </w:p>
          <w:p w14:paraId="2A616ACA" w14:textId="77777777" w:rsidR="004701E0" w:rsidRPr="00E40AA1" w:rsidRDefault="004701E0" w:rsidP="004701E0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rPr>
                <w:lang w:val="en-US"/>
              </w:rPr>
            </w:pPr>
            <w:r w:rsidRPr="00E40AA1">
              <w:rPr>
                <w:lang w:val="en-US"/>
              </w:rPr>
              <w:t>UE feedback enhancements for HARQ-ACK [RAN1]</w:t>
            </w:r>
          </w:p>
          <w:p w14:paraId="764A81D3" w14:textId="77777777" w:rsidR="004701E0" w:rsidRPr="00E40AA1" w:rsidRDefault="004701E0" w:rsidP="004701E0">
            <w:pPr>
              <w:pStyle w:val="ListParagraph"/>
              <w:numPr>
                <w:ilvl w:val="2"/>
                <w:numId w:val="19"/>
              </w:numPr>
              <w:overflowPunct w:val="0"/>
              <w:autoSpaceDE w:val="0"/>
              <w:autoSpaceDN w:val="0"/>
              <w:contextualSpacing w:val="0"/>
              <w:rPr>
                <w:lang w:val="en-US"/>
              </w:rPr>
            </w:pPr>
            <w:r w:rsidRPr="00E40AA1">
              <w:rPr>
                <w:lang w:val="en-US"/>
              </w:rPr>
              <w:t>CSI feedback enhancements to allow for more accurate MCS selection [RAN1]</w:t>
            </w:r>
          </w:p>
          <w:p w14:paraId="23636F92" w14:textId="77777777" w:rsidR="004701E0" w:rsidRPr="00EC4673" w:rsidRDefault="004701E0" w:rsidP="004701E0">
            <w:pPr>
              <w:pStyle w:val="ListParagraph"/>
              <w:ind w:left="2160"/>
              <w:contextualSpacing w:val="0"/>
              <w:rPr>
                <w:lang w:val="en-US"/>
              </w:rPr>
            </w:pPr>
            <w:r w:rsidRPr="00EC4673">
              <w:rPr>
                <w:lang w:val="en-US"/>
              </w:rPr>
              <w:t xml:space="preserve">Note: DMRS-based CSI feedback is not in scope </w:t>
            </w:r>
            <w:r>
              <w:rPr>
                <w:lang w:val="en-US"/>
              </w:rPr>
              <w:t>o</w:t>
            </w:r>
            <w:r w:rsidRPr="00EC4673">
              <w:rPr>
                <w:lang w:val="en-US"/>
              </w:rPr>
              <w:t xml:space="preserve">f this WI </w:t>
            </w:r>
          </w:p>
          <w:p w14:paraId="38BBE784" w14:textId="77777777" w:rsidR="004701E0" w:rsidRDefault="004701E0" w:rsidP="004701E0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spacing w:after="0"/>
              <w:jc w:val="both"/>
              <w:rPr>
                <w:lang w:val="en-US" w:eastAsia="fi-FI"/>
              </w:rPr>
            </w:pPr>
            <w:bookmarkStart w:id="1" w:name="_Hlk26864288"/>
            <w:r>
              <w:rPr>
                <w:lang w:val="en-US"/>
              </w:rPr>
              <w:t xml:space="preserve">Uplink </w:t>
            </w:r>
            <w:r w:rsidRPr="008C6721">
              <w:rPr>
                <w:lang w:val="en-US"/>
              </w:rPr>
              <w:t>enhancements for URLLC in unlicensed controlled environments</w:t>
            </w:r>
            <w:r>
              <w:rPr>
                <w:lang w:val="en-US"/>
              </w:rPr>
              <w:t xml:space="preserve"> </w:t>
            </w:r>
            <w:r w:rsidRPr="0071020C">
              <w:rPr>
                <w:lang w:val="en-US" w:eastAsia="ja-JP"/>
              </w:rPr>
              <w:t>[RAN1, RAN2]</w:t>
            </w:r>
            <w:r>
              <w:rPr>
                <w:lang w:val="en-US" w:eastAsia="ja-JP"/>
              </w:rPr>
              <w:t>:</w:t>
            </w:r>
          </w:p>
          <w:p w14:paraId="1BAD84A1" w14:textId="77777777" w:rsidR="004701E0" w:rsidRPr="006C6F8F" w:rsidRDefault="004701E0" w:rsidP="004701E0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spacing w:after="0"/>
              <w:jc w:val="both"/>
              <w:rPr>
                <w:lang w:eastAsia="fi-FI"/>
              </w:rPr>
            </w:pPr>
            <w:r>
              <w:rPr>
                <w:lang w:eastAsia="fi-FI"/>
              </w:rPr>
              <w:t xml:space="preserve"> </w:t>
            </w:r>
            <w:r w:rsidRPr="008C6721">
              <w:rPr>
                <w:lang w:val="en-US" w:eastAsia="fi-FI"/>
              </w:rPr>
              <w:t>Specify support for UE-initiated COT for FBE with minimum specification effort</w:t>
            </w:r>
          </w:p>
          <w:p w14:paraId="1E626D77" w14:textId="3C03B62E" w:rsidR="004701E0" w:rsidRPr="001569FC" w:rsidRDefault="004701E0" w:rsidP="001569FC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jc w:val="both"/>
              <w:rPr>
                <w:lang w:eastAsia="fi-FI"/>
              </w:rPr>
            </w:pPr>
            <w:r>
              <w:rPr>
                <w:lang w:eastAsia="fi-FI"/>
              </w:rPr>
              <w:t xml:space="preserve"> </w:t>
            </w:r>
            <w:r w:rsidRPr="008C6721">
              <w:rPr>
                <w:lang w:val="en-US" w:eastAsia="fi-FI"/>
              </w:rPr>
              <w:t>Harmonizing UL configured-grant enhancements in NR-U and URLLC introduced in Rel-16 to be applicable for unlicensed spectrum</w:t>
            </w:r>
            <w:bookmarkEnd w:id="1"/>
          </w:p>
          <w:p w14:paraId="410E3A35" w14:textId="77777777" w:rsidR="004701E0" w:rsidRPr="00EE2E08" w:rsidRDefault="004701E0" w:rsidP="004701E0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bCs/>
                <w:lang w:val="en-US"/>
              </w:rPr>
            </w:pPr>
            <w:r>
              <w:rPr>
                <w:lang w:eastAsia="ja-JP"/>
              </w:rPr>
              <w:t>Intra-UE multiplexing and prioritization of traffic with different priority</w:t>
            </w:r>
            <w:r w:rsidRPr="00EE2E08">
              <w:t xml:space="preserve"> </w:t>
            </w:r>
            <w:r w:rsidRPr="00EE2E08">
              <w:rPr>
                <w:lang w:eastAsia="ja-JP"/>
              </w:rPr>
              <w:t xml:space="preserve">based on work </w:t>
            </w:r>
            <w:r>
              <w:rPr>
                <w:lang w:eastAsia="ja-JP"/>
              </w:rPr>
              <w:t xml:space="preserve">done </w:t>
            </w:r>
            <w:r w:rsidRPr="00EE2E08">
              <w:rPr>
                <w:lang w:eastAsia="ja-JP"/>
              </w:rPr>
              <w:t xml:space="preserve">in Rel.16 </w:t>
            </w:r>
            <w:r>
              <w:rPr>
                <w:lang w:eastAsia="ja-JP"/>
              </w:rPr>
              <w:t>[RAN1]:</w:t>
            </w:r>
          </w:p>
          <w:p w14:paraId="59DBE423" w14:textId="77777777" w:rsidR="004701E0" w:rsidRDefault="004701E0" w:rsidP="004701E0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ind w:left="1434" w:hanging="357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</w:t>
            </w:r>
            <w:r w:rsidRPr="004E301E">
              <w:rPr>
                <w:bCs/>
                <w:lang w:val="en-US"/>
              </w:rPr>
              <w:t xml:space="preserve">pecify </w:t>
            </w:r>
            <w:r>
              <w:rPr>
                <w:bCs/>
                <w:lang w:val="en-US"/>
              </w:rPr>
              <w:t>multiplexing</w:t>
            </w:r>
            <w:r w:rsidRPr="004E301E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 xml:space="preserve">behavior </w:t>
            </w:r>
            <w:r w:rsidRPr="004E301E">
              <w:rPr>
                <w:bCs/>
                <w:lang w:val="en-US"/>
              </w:rPr>
              <w:t>among HARQ-ACK/SR/CSI and PUSCH for traffic with different priorities, including the cases with UCI on PUCCH and UCI on PUSCH.</w:t>
            </w:r>
            <w:r>
              <w:rPr>
                <w:bCs/>
                <w:lang w:val="en-US"/>
              </w:rPr>
              <w:t xml:space="preserve"> </w:t>
            </w:r>
          </w:p>
          <w:p w14:paraId="63CBE73B" w14:textId="77777777" w:rsidR="004701E0" w:rsidRPr="00CE24E4" w:rsidRDefault="004701E0" w:rsidP="004701E0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spacing w:after="0"/>
              <w:jc w:val="both"/>
              <w:rPr>
                <w:lang w:val="en-US" w:eastAsia="zh-TW"/>
              </w:rPr>
            </w:pPr>
            <w:r w:rsidRPr="00CE24E4">
              <w:rPr>
                <w:lang w:val="en-US"/>
              </w:rPr>
              <w:t>Specify PHY prioritization of overlapping dynamic grant PUSCH and configured grant PUSCH of different PHY priorities on a BWP of a serving cell including the related cancelation behavior for the PUSCH of lower PHY priority</w:t>
            </w:r>
            <w:r>
              <w:rPr>
                <w:lang w:val="en-US"/>
              </w:rPr>
              <w:t xml:space="preserve">, taking the solution developed during Rel-16 as the baseline </w:t>
            </w:r>
          </w:p>
          <w:p w14:paraId="2072BE71" w14:textId="77777777" w:rsidR="004701E0" w:rsidRDefault="004701E0" w:rsidP="004701E0">
            <w:pPr>
              <w:spacing w:after="0"/>
              <w:ind w:left="1440"/>
              <w:jc w:val="both"/>
              <w:rPr>
                <w:color w:val="FF0000"/>
                <w:lang w:val="en-US" w:eastAsia="zh-TW"/>
              </w:rPr>
            </w:pPr>
          </w:p>
          <w:p w14:paraId="6D00C020" w14:textId="77777777" w:rsidR="004701E0" w:rsidRDefault="004701E0" w:rsidP="004701E0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Enhancements for support of time synchronization:</w:t>
            </w:r>
          </w:p>
          <w:p w14:paraId="50D78BFA" w14:textId="77777777" w:rsidR="004701E0" w:rsidRDefault="004701E0" w:rsidP="004701E0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lang w:val="en-US"/>
              </w:rPr>
              <w:t>RAN impacts of SA2 work on uplink time synchronization for TSN, if any.</w:t>
            </w:r>
            <w:r>
              <w:rPr>
                <w:bCs/>
              </w:rPr>
              <w:t xml:space="preserve"> [RAN2]</w:t>
            </w:r>
          </w:p>
          <w:p w14:paraId="7821D580" w14:textId="77777777" w:rsidR="004701E0" w:rsidRDefault="004701E0" w:rsidP="004701E0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ind w:left="1434" w:hanging="357"/>
              <w:textAlignment w:val="baseline"/>
              <w:rPr>
                <w:bCs/>
              </w:rPr>
            </w:pPr>
            <w:r w:rsidRPr="00D82787">
              <w:rPr>
                <w:bCs/>
              </w:rPr>
              <w:t>Propagation delay compensation enhancements</w:t>
            </w:r>
            <w:r>
              <w:rPr>
                <w:bCs/>
              </w:rPr>
              <w:t xml:space="preserve"> (including mobility issues, if any). [RAN2, RAN1, RAN3, RAN4]</w:t>
            </w:r>
          </w:p>
          <w:p w14:paraId="45088DFB" w14:textId="77777777" w:rsidR="004701E0" w:rsidRDefault="004701E0" w:rsidP="004701E0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 xml:space="preserve">RAN enhancements based on new </w:t>
            </w:r>
            <w:r w:rsidRPr="002E4D4B">
              <w:rPr>
                <w:bCs/>
              </w:rPr>
              <w:t xml:space="preserve">QoS </w:t>
            </w:r>
            <w:r>
              <w:rPr>
                <w:bCs/>
              </w:rPr>
              <w:t xml:space="preserve">related parameters if any, e.g. survival time, burst spread, decided in SA2. [RAN2, RAN3] </w:t>
            </w:r>
          </w:p>
          <w:p w14:paraId="33DA5C04" w14:textId="19FD6A00" w:rsidR="003F463E" w:rsidRPr="003F463E" w:rsidRDefault="003F463E" w:rsidP="001569FC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</w:p>
        </w:tc>
      </w:tr>
    </w:tbl>
    <w:p w14:paraId="7042E155" w14:textId="77777777" w:rsidR="003F463E" w:rsidRPr="00A36C59" w:rsidRDefault="003F463E" w:rsidP="00A209D6"/>
    <w:p w14:paraId="4BBE82C1" w14:textId="2DBE1702" w:rsidR="00324CA2" w:rsidRDefault="00A209D6" w:rsidP="001569FC">
      <w:pPr>
        <w:pStyle w:val="Heading1"/>
        <w:rPr>
          <w:lang w:val="en-US"/>
        </w:rPr>
      </w:pPr>
      <w:r w:rsidRPr="00A36C59">
        <w:t>2</w:t>
      </w:r>
      <w:r w:rsidRPr="00A36C59">
        <w:tab/>
      </w:r>
      <w:r w:rsidR="002B67CE">
        <w:t>Work Plan</w:t>
      </w:r>
    </w:p>
    <w:p w14:paraId="4BFA0DBA" w14:textId="01AFDE96" w:rsidR="00E868F0" w:rsidRDefault="00537397" w:rsidP="002B67CE">
      <w:pPr>
        <w:rPr>
          <w:lang w:val="en-US"/>
        </w:rPr>
      </w:pPr>
      <w:r>
        <w:rPr>
          <w:lang w:val="en-US"/>
        </w:rPr>
        <w:t>The work plan is updated by taking the following into account:</w:t>
      </w:r>
    </w:p>
    <w:p w14:paraId="797494B7" w14:textId="72B7654E" w:rsidR="007C23C9" w:rsidRDefault="00BF41AB" w:rsidP="00BF41AB">
      <w:pPr>
        <w:pStyle w:val="ListParagraph"/>
        <w:numPr>
          <w:ilvl w:val="0"/>
          <w:numId w:val="9"/>
        </w:numPr>
        <w:jc w:val="both"/>
        <w:rPr>
          <w:lang w:val="en-US"/>
        </w:rPr>
      </w:pPr>
      <w:r>
        <w:rPr>
          <w:lang w:val="en-US"/>
        </w:rPr>
        <w:t xml:space="preserve">For RAN enhancements based on new QoS parameters, SA2 has </w:t>
      </w:r>
      <w:r w:rsidR="00537397">
        <w:rPr>
          <w:lang w:val="en-US"/>
        </w:rPr>
        <w:t>agreed that</w:t>
      </w:r>
      <w:r>
        <w:rPr>
          <w:lang w:val="en-US"/>
        </w:rPr>
        <w:t xml:space="preserve"> survival time </w:t>
      </w:r>
      <w:r w:rsidR="00537397">
        <w:rPr>
          <w:lang w:val="en-US"/>
        </w:rPr>
        <w:t>will be captured in the</w:t>
      </w:r>
      <w:r>
        <w:rPr>
          <w:lang w:val="en-US"/>
        </w:rPr>
        <w:t xml:space="preserve"> normative </w:t>
      </w:r>
      <w:r w:rsidR="00F50AF9">
        <w:rPr>
          <w:lang w:val="en-US"/>
        </w:rPr>
        <w:t>specifications</w:t>
      </w:r>
      <w:r>
        <w:rPr>
          <w:lang w:val="en-US"/>
        </w:rPr>
        <w:t xml:space="preserve">. </w:t>
      </w:r>
      <w:r w:rsidR="00537397">
        <w:rPr>
          <w:lang w:val="en-US"/>
        </w:rPr>
        <w:t xml:space="preserve">Moreover, RAN2 has agreed that such parameter should be expressed as </w:t>
      </w:r>
      <w:proofErr w:type="gramStart"/>
      <w:r w:rsidR="00537397">
        <w:rPr>
          <w:lang w:val="en-US"/>
        </w:rPr>
        <w:t>a period of time</w:t>
      </w:r>
      <w:proofErr w:type="gramEnd"/>
      <w:r>
        <w:rPr>
          <w:lang w:val="en-US"/>
        </w:rPr>
        <w:t xml:space="preserve"> </w:t>
      </w:r>
      <w:r w:rsidR="00537397">
        <w:rPr>
          <w:lang w:val="en-US"/>
        </w:rPr>
        <w:t>in TSCAI.</w:t>
      </w:r>
    </w:p>
    <w:p w14:paraId="46864BB9" w14:textId="796301A2" w:rsidR="002804A6" w:rsidRDefault="002804A6" w:rsidP="00BF41AB">
      <w:pPr>
        <w:pStyle w:val="ListParagraph"/>
        <w:numPr>
          <w:ilvl w:val="0"/>
          <w:numId w:val="9"/>
        </w:numPr>
        <w:jc w:val="both"/>
        <w:rPr>
          <w:lang w:val="en-US"/>
        </w:rPr>
      </w:pPr>
      <w:r>
        <w:rPr>
          <w:lang w:val="en-US"/>
        </w:rPr>
        <w:t xml:space="preserve">According to [2], </w:t>
      </w:r>
      <w:r w:rsidR="00BE6884">
        <w:rPr>
          <w:lang w:val="en-US"/>
        </w:rPr>
        <w:t>the Rel-17 timeline is updated with a six-month extension according to the following:</w:t>
      </w:r>
    </w:p>
    <w:p w14:paraId="352E942A" w14:textId="77777777" w:rsidR="00BE6884" w:rsidRDefault="00BE6884" w:rsidP="00BE6884">
      <w:pPr>
        <w:numPr>
          <w:ilvl w:val="1"/>
          <w:numId w:val="9"/>
        </w:numPr>
        <w:jc w:val="both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lastRenderedPageBreak/>
        <w:t>Rel-17 stage 2 freeze (relevant for SA/CT) – June 2021 (TSGs#92)</w:t>
      </w:r>
    </w:p>
    <w:p w14:paraId="56F6D444" w14:textId="77777777" w:rsidR="00BE6884" w:rsidRDefault="00BE6884" w:rsidP="00BE6884">
      <w:pPr>
        <w:numPr>
          <w:ilvl w:val="1"/>
          <w:numId w:val="9"/>
        </w:numPr>
        <w:jc w:val="both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Rel-17 stage 3 freeze – March 2022 (TSGs#95)</w:t>
      </w:r>
    </w:p>
    <w:p w14:paraId="563A19B5" w14:textId="77777777" w:rsidR="00BE6884" w:rsidRDefault="00BE6884" w:rsidP="00BE6884">
      <w:pPr>
        <w:numPr>
          <w:ilvl w:val="1"/>
          <w:numId w:val="9"/>
        </w:numPr>
        <w:jc w:val="both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Rel-17 protocol coding freeze (ASN.1, OpenAPI, …) – June 2022 (TSGs#96)</w:t>
      </w:r>
    </w:p>
    <w:p w14:paraId="1BA8B2AF" w14:textId="73C64BFC" w:rsidR="00BE6884" w:rsidRDefault="00BE6884" w:rsidP="00BE6884">
      <w:pPr>
        <w:pStyle w:val="ListParagraph"/>
        <w:ind w:left="1080"/>
        <w:jc w:val="both"/>
        <w:rPr>
          <w:lang w:val="en-US"/>
        </w:rPr>
      </w:pPr>
      <w:r>
        <w:rPr>
          <w:lang w:val="en-US"/>
        </w:rPr>
        <w:t xml:space="preserve">The updated Rel-17 timeline with addition six-month extension </w:t>
      </w:r>
      <w:r w:rsidR="00BF0AB9">
        <w:rPr>
          <w:lang w:val="en-US"/>
        </w:rPr>
        <w:t>is illustrated below</w:t>
      </w:r>
      <w:r>
        <w:rPr>
          <w:lang w:val="en-US"/>
        </w:rPr>
        <w:t>:</w:t>
      </w:r>
    </w:p>
    <w:p w14:paraId="2E12B1C4" w14:textId="77777777" w:rsidR="00BE6884" w:rsidRDefault="00BE6884" w:rsidP="00BE6884">
      <w:pPr>
        <w:pStyle w:val="ListParagraph"/>
        <w:ind w:left="1080"/>
        <w:jc w:val="center"/>
        <w:rPr>
          <w:noProof/>
        </w:rPr>
      </w:pPr>
    </w:p>
    <w:p w14:paraId="197B672A" w14:textId="38DE7D97" w:rsidR="002804A6" w:rsidRPr="00BE6884" w:rsidRDefault="00BE6884" w:rsidP="00BE6884">
      <w:pPr>
        <w:jc w:val="center"/>
        <w:rPr>
          <w:lang w:val="en-US"/>
        </w:rPr>
      </w:pPr>
      <w:r>
        <w:rPr>
          <w:noProof/>
        </w:rPr>
        <w:drawing>
          <wp:inline distT="0" distB="0" distL="0" distR="0" wp14:anchorId="502D917A" wp14:editId="57619354">
            <wp:extent cx="5989521" cy="1435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89521" cy="143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34956A" w14:textId="7862C7EF" w:rsidR="002804A6" w:rsidRDefault="002804A6" w:rsidP="00CF3468">
      <w:pPr>
        <w:pStyle w:val="Caption"/>
        <w:jc w:val="center"/>
        <w:rPr>
          <w:lang w:val="en-US"/>
        </w:rPr>
      </w:pPr>
      <w:bookmarkStart w:id="2" w:name="_Ref47346291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="00BE6884">
        <w:t xml:space="preserve">Updated </w:t>
      </w:r>
      <w:r>
        <w:t>Rel-17 timeline</w:t>
      </w:r>
      <w:bookmarkEnd w:id="2"/>
      <w:r w:rsidR="00BE6884">
        <w:t xml:space="preserve"> according to RP-202868</w:t>
      </w:r>
    </w:p>
    <w:p w14:paraId="70EF533C" w14:textId="1E827140" w:rsidR="002804A6" w:rsidRDefault="00BF0AB9" w:rsidP="00CF3468">
      <w:pPr>
        <w:pStyle w:val="ListParagraph"/>
        <w:ind w:left="1080"/>
        <w:jc w:val="both"/>
        <w:rPr>
          <w:lang w:val="en-US"/>
        </w:rPr>
      </w:pPr>
      <w:proofErr w:type="gramStart"/>
      <w:r w:rsidRPr="054EE60D">
        <w:rPr>
          <w:lang w:val="en-US"/>
        </w:rPr>
        <w:t>In light of</w:t>
      </w:r>
      <w:proofErr w:type="gramEnd"/>
      <w:r w:rsidRPr="054EE60D">
        <w:rPr>
          <w:lang w:val="en-US"/>
        </w:rPr>
        <w:t xml:space="preserve"> such extension, the</w:t>
      </w:r>
      <w:r w:rsidR="000F671E" w:rsidRPr="054EE60D">
        <w:rPr>
          <w:lang w:val="en-US"/>
        </w:rPr>
        <w:t xml:space="preserve"> work plan </w:t>
      </w:r>
      <w:r w:rsidRPr="054EE60D">
        <w:rPr>
          <w:lang w:val="en-US"/>
        </w:rPr>
        <w:t>is updated in accordance to this new</w:t>
      </w:r>
      <w:r w:rsidR="000F671E" w:rsidRPr="054EE60D">
        <w:rPr>
          <w:lang w:val="en-US"/>
        </w:rPr>
        <w:t xml:space="preserve"> timeline and provide the roadmap for different WGs. </w:t>
      </w:r>
      <w:proofErr w:type="gramStart"/>
      <w:r w:rsidR="000F671E" w:rsidRPr="054EE60D">
        <w:rPr>
          <w:lang w:val="en-US"/>
        </w:rPr>
        <w:t>In particular, RAN1</w:t>
      </w:r>
      <w:proofErr w:type="gramEnd"/>
      <w:r w:rsidR="000F671E" w:rsidRPr="054EE60D">
        <w:rPr>
          <w:lang w:val="en-US"/>
        </w:rPr>
        <w:t xml:space="preserve"> work is </w:t>
      </w:r>
      <w:r w:rsidRPr="054EE60D">
        <w:rPr>
          <w:lang w:val="en-US"/>
        </w:rPr>
        <w:t xml:space="preserve">now </w:t>
      </w:r>
      <w:r w:rsidR="000F671E" w:rsidRPr="054EE60D">
        <w:rPr>
          <w:lang w:val="en-US"/>
        </w:rPr>
        <w:t xml:space="preserve">supposed to complete by </w:t>
      </w:r>
      <w:r w:rsidR="00BE6884" w:rsidRPr="054EE60D">
        <w:rPr>
          <w:lang w:val="en-US"/>
        </w:rPr>
        <w:t>Dec</w:t>
      </w:r>
      <w:r w:rsidR="000F671E" w:rsidRPr="054EE60D">
        <w:rPr>
          <w:lang w:val="en-US"/>
        </w:rPr>
        <w:t>/2021 for Rel-17 RAN1 freeze, while RAN2</w:t>
      </w:r>
      <w:r w:rsidR="00EF72B2" w:rsidRPr="054EE60D">
        <w:rPr>
          <w:lang w:val="en-US"/>
        </w:rPr>
        <w:t>/RAN3</w:t>
      </w:r>
      <w:r w:rsidR="000F671E" w:rsidRPr="054EE60D">
        <w:rPr>
          <w:lang w:val="en-US"/>
        </w:rPr>
        <w:t xml:space="preserve"> work </w:t>
      </w:r>
      <w:r w:rsidRPr="054EE60D">
        <w:rPr>
          <w:lang w:val="en-US"/>
        </w:rPr>
        <w:t xml:space="preserve">should be </w:t>
      </w:r>
      <w:r w:rsidR="000F671E" w:rsidRPr="054EE60D">
        <w:rPr>
          <w:lang w:val="en-US"/>
        </w:rPr>
        <w:t>complete</w:t>
      </w:r>
      <w:r w:rsidRPr="054EE60D">
        <w:rPr>
          <w:lang w:val="en-US"/>
        </w:rPr>
        <w:t>d</w:t>
      </w:r>
      <w:r w:rsidR="000F671E" w:rsidRPr="054EE60D">
        <w:rPr>
          <w:lang w:val="en-US"/>
        </w:rPr>
        <w:t xml:space="preserve"> by </w:t>
      </w:r>
      <w:r w:rsidR="00BE6884" w:rsidRPr="054EE60D">
        <w:rPr>
          <w:lang w:val="en-US"/>
        </w:rPr>
        <w:t xml:space="preserve">March </w:t>
      </w:r>
      <w:r w:rsidR="000F671E" w:rsidRPr="054EE60D">
        <w:rPr>
          <w:lang w:val="en-US"/>
        </w:rPr>
        <w:t>202</w:t>
      </w:r>
      <w:r w:rsidR="12D10CDA" w:rsidRPr="054EE60D">
        <w:rPr>
          <w:lang w:val="en-US"/>
        </w:rPr>
        <w:t>2</w:t>
      </w:r>
      <w:r w:rsidR="000F671E" w:rsidRPr="054EE60D">
        <w:rPr>
          <w:lang w:val="en-US"/>
        </w:rPr>
        <w:t xml:space="preserve"> </w:t>
      </w:r>
      <w:r w:rsidR="00EF72B2" w:rsidRPr="054EE60D">
        <w:rPr>
          <w:lang w:val="en-US"/>
        </w:rPr>
        <w:t>prior to</w:t>
      </w:r>
      <w:r w:rsidR="000F671E" w:rsidRPr="054EE60D">
        <w:rPr>
          <w:lang w:val="en-US"/>
        </w:rPr>
        <w:t xml:space="preserve"> Rel-17 stage-3 freeze. Furthermore, RAN4 will still have some meetings in Q</w:t>
      </w:r>
      <w:r w:rsidR="00BE6884" w:rsidRPr="054EE60D">
        <w:rPr>
          <w:lang w:val="en-US"/>
        </w:rPr>
        <w:t>3</w:t>
      </w:r>
      <w:r w:rsidR="000F671E" w:rsidRPr="054EE60D">
        <w:rPr>
          <w:lang w:val="en-US"/>
        </w:rPr>
        <w:t>/2022 for this WI to complete the performance part.</w:t>
      </w:r>
    </w:p>
    <w:p w14:paraId="5DA115DC" w14:textId="552BC8AD" w:rsidR="00885C2F" w:rsidRDefault="00F06187" w:rsidP="00BF41AB">
      <w:pPr>
        <w:pStyle w:val="ListParagraph"/>
        <w:numPr>
          <w:ilvl w:val="0"/>
          <w:numId w:val="9"/>
        </w:numPr>
        <w:jc w:val="both"/>
        <w:rPr>
          <w:lang w:val="en-US"/>
        </w:rPr>
      </w:pPr>
      <w:r w:rsidRPr="054EE60D">
        <w:rPr>
          <w:lang w:val="en-US"/>
        </w:rPr>
        <w:t>The TUs considered in this work plan are based on RP-202868</w:t>
      </w:r>
      <w:r w:rsidR="00AE2B98" w:rsidRPr="054EE60D">
        <w:rPr>
          <w:lang w:val="en-US"/>
        </w:rPr>
        <w:t xml:space="preserve"> [3] for RAN1/2/3 and RP-202856 [4] for RAN4</w:t>
      </w:r>
      <w:r w:rsidRPr="054EE60D">
        <w:rPr>
          <w:lang w:val="en-US"/>
        </w:rPr>
        <w:t xml:space="preserve">. </w:t>
      </w:r>
      <w:r w:rsidR="00BE6884" w:rsidRPr="054EE60D">
        <w:rPr>
          <w:lang w:val="en-US"/>
        </w:rPr>
        <w:t>It is noted that, the crisis of</w:t>
      </w:r>
      <w:r w:rsidR="00885C2F" w:rsidRPr="054EE60D">
        <w:rPr>
          <w:lang w:val="en-US"/>
        </w:rPr>
        <w:t xml:space="preserve"> </w:t>
      </w:r>
      <w:r w:rsidR="00046AC7" w:rsidRPr="054EE60D">
        <w:rPr>
          <w:lang w:val="en-US"/>
        </w:rPr>
        <w:t xml:space="preserve">global pandemic </w:t>
      </w:r>
      <w:r w:rsidR="00885C2F" w:rsidRPr="054EE60D">
        <w:rPr>
          <w:lang w:val="en-US"/>
        </w:rPr>
        <w:t xml:space="preserve">situations of COVID-19 </w:t>
      </w:r>
      <w:r w:rsidR="00BE6884" w:rsidRPr="054EE60D">
        <w:rPr>
          <w:lang w:val="en-US"/>
        </w:rPr>
        <w:t xml:space="preserve">is still ongoing </w:t>
      </w:r>
      <w:r w:rsidR="00885C2F" w:rsidRPr="054EE60D">
        <w:rPr>
          <w:lang w:val="en-US"/>
        </w:rPr>
        <w:t xml:space="preserve">and </w:t>
      </w:r>
      <w:r w:rsidR="00046AC7" w:rsidRPr="054EE60D">
        <w:rPr>
          <w:lang w:val="en-US"/>
        </w:rPr>
        <w:t xml:space="preserve">hence </w:t>
      </w:r>
      <w:r w:rsidR="00885C2F" w:rsidRPr="054EE60D">
        <w:rPr>
          <w:lang w:val="en-US"/>
        </w:rPr>
        <w:t>th</w:t>
      </w:r>
      <w:r w:rsidR="00BE6884" w:rsidRPr="054EE60D">
        <w:rPr>
          <w:lang w:val="en-US"/>
        </w:rPr>
        <w:t>is updated timeline is still subject to</w:t>
      </w:r>
      <w:r w:rsidR="00885C2F" w:rsidRPr="054EE60D">
        <w:rPr>
          <w:lang w:val="en-US"/>
        </w:rPr>
        <w:t xml:space="preserve"> uncertainties</w:t>
      </w:r>
      <w:r w:rsidR="00BF0AB9" w:rsidRPr="054EE60D">
        <w:rPr>
          <w:lang w:val="en-US"/>
        </w:rPr>
        <w:t xml:space="preserve"> (e.g. when the face-to-face physical meetings could be resumed)</w:t>
      </w:r>
      <w:r w:rsidR="00885C2F" w:rsidRPr="054EE60D">
        <w:rPr>
          <w:lang w:val="en-US"/>
        </w:rPr>
        <w:t xml:space="preserve">, </w:t>
      </w:r>
      <w:r w:rsidR="00BE6884" w:rsidRPr="054EE60D">
        <w:rPr>
          <w:lang w:val="en-US"/>
        </w:rPr>
        <w:t xml:space="preserve">therefore </w:t>
      </w:r>
      <w:r w:rsidR="00885C2F" w:rsidRPr="054EE60D">
        <w:rPr>
          <w:lang w:val="en-US"/>
        </w:rPr>
        <w:t>the TUs indicated in the work plan are only tentative, and they may be changed in the future.</w:t>
      </w:r>
    </w:p>
    <w:p w14:paraId="7021B111" w14:textId="77777777" w:rsidR="00BF41AB" w:rsidRPr="007C23C9" w:rsidRDefault="00BF41AB" w:rsidP="001569FC">
      <w:pPr>
        <w:pStyle w:val="ListParagraph"/>
        <w:ind w:left="1080"/>
        <w:jc w:val="both"/>
        <w:rPr>
          <w:lang w:val="en-US"/>
        </w:rPr>
      </w:pPr>
    </w:p>
    <w:p w14:paraId="7CED5E02" w14:textId="338616D6" w:rsidR="00231AAF" w:rsidRDefault="00231AAF" w:rsidP="00310DAB">
      <w:pPr>
        <w:rPr>
          <w:lang w:val="en-US"/>
        </w:rPr>
        <w:sectPr w:rsidR="00231AAF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r>
        <w:rPr>
          <w:lang w:val="en-US"/>
        </w:rPr>
        <w:t xml:space="preserve">Table 1 </w:t>
      </w:r>
      <w:r w:rsidR="00BF0AB9">
        <w:rPr>
          <w:lang w:val="en-US"/>
        </w:rPr>
        <w:t>captures work plan for different WGs in the coming meetings.</w:t>
      </w:r>
    </w:p>
    <w:p w14:paraId="139E79AA" w14:textId="3B5CD3FE" w:rsidR="00231AAF" w:rsidRPr="00F7057B" w:rsidRDefault="00231AAF">
      <w:pPr>
        <w:pStyle w:val="TH"/>
      </w:pPr>
      <w:r w:rsidRPr="00F7057B">
        <w:lastRenderedPageBreak/>
        <w:t xml:space="preserve">Table 1: NR </w:t>
      </w:r>
      <w:proofErr w:type="spellStart"/>
      <w:r w:rsidR="004E5F44" w:rsidRPr="00F7057B">
        <w:t>IIoT</w:t>
      </w:r>
      <w:proofErr w:type="spellEnd"/>
      <w:r w:rsidR="004E5F44" w:rsidRPr="00F7057B">
        <w:t>/URLLC</w:t>
      </w:r>
      <w:r w:rsidRPr="00F7057B">
        <w:t xml:space="preserve"> WI Work Plan</w:t>
      </w:r>
    </w:p>
    <w:tbl>
      <w:tblPr>
        <w:tblpPr w:leftFromText="180" w:rightFromText="180" w:vertAnchor="text" w:horzAnchor="margin" w:tblpY="306"/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8"/>
        <w:gridCol w:w="1276"/>
        <w:gridCol w:w="3969"/>
        <w:gridCol w:w="7796"/>
      </w:tblGrid>
      <w:tr w:rsidR="00F7057B" w:rsidRPr="00F7057B" w14:paraId="374F6D6A" w14:textId="77777777" w:rsidTr="054EE60D">
        <w:trPr>
          <w:trHeight w:val="289"/>
        </w:trPr>
        <w:tc>
          <w:tcPr>
            <w:tcW w:w="18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</w:tcPr>
          <w:p w14:paraId="41AE1AAB" w14:textId="77777777" w:rsidR="00231AAF" w:rsidRPr="00F7057B" w:rsidRDefault="00231AAF" w:rsidP="000A7B0D">
            <w:pPr>
              <w:pStyle w:val="TAH"/>
              <w:spacing w:before="20" w:after="20"/>
              <w:ind w:left="57" w:right="57"/>
              <w:rPr>
                <w:lang w:val="en-US"/>
              </w:rPr>
            </w:pPr>
            <w:r w:rsidRPr="00F7057B">
              <w:rPr>
                <w:lang w:val="en-US"/>
              </w:rPr>
              <w:t>Schedule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</w:tcPr>
          <w:p w14:paraId="4F41D688" w14:textId="77777777" w:rsidR="00231AAF" w:rsidRPr="00F7057B" w:rsidRDefault="00231AAF" w:rsidP="000A7B0D">
            <w:pPr>
              <w:pStyle w:val="TAH"/>
              <w:spacing w:before="20" w:after="20"/>
              <w:ind w:left="57" w:right="57"/>
              <w:rPr>
                <w:lang w:val="en-US"/>
              </w:rPr>
            </w:pPr>
            <w:r w:rsidRPr="00F7057B">
              <w:rPr>
                <w:lang w:val="en-US"/>
              </w:rPr>
              <w:t>WG and TUs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</w:tcPr>
          <w:p w14:paraId="2BCFF307" w14:textId="77777777" w:rsidR="00231AAF" w:rsidRPr="00F7057B" w:rsidRDefault="00231AAF" w:rsidP="000A7B0D">
            <w:pPr>
              <w:pStyle w:val="TAH"/>
              <w:spacing w:before="20" w:after="20"/>
              <w:ind w:left="57" w:right="57"/>
              <w:rPr>
                <w:lang w:val="en-US"/>
              </w:rPr>
            </w:pPr>
            <w:r w:rsidRPr="00F7057B">
              <w:rPr>
                <w:lang w:val="en-US"/>
              </w:rPr>
              <w:t>Objective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63AB224A" w14:textId="77777777" w:rsidR="00231AAF" w:rsidRPr="00F7057B" w:rsidRDefault="00231AAF" w:rsidP="000A7B0D">
            <w:pPr>
              <w:pStyle w:val="TAH"/>
              <w:spacing w:before="20" w:after="20"/>
              <w:ind w:left="57" w:right="57"/>
              <w:rPr>
                <w:lang w:val="en-US"/>
              </w:rPr>
            </w:pPr>
            <w:r w:rsidRPr="00F7057B">
              <w:rPr>
                <w:lang w:val="en-US"/>
              </w:rPr>
              <w:t>Plan</w:t>
            </w:r>
          </w:p>
        </w:tc>
      </w:tr>
      <w:tr w:rsidR="0096445F" w:rsidRPr="00F7057B" w14:paraId="48CAAD42" w14:textId="77777777" w:rsidTr="00D36A7D">
        <w:trPr>
          <w:trHeight w:val="546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7E6E6" w:themeFill="background2"/>
            <w:noWrap/>
          </w:tcPr>
          <w:p w14:paraId="6168C538" w14:textId="263B69FF" w:rsidR="0096445F" w:rsidRPr="00CF3468" w:rsidRDefault="0096445F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>
              <w:rPr>
                <w:lang w:val="en-US"/>
              </w:rPr>
              <w:t>Jan/Feb</w:t>
            </w:r>
            <w:r w:rsidRPr="00CF3468">
              <w:rPr>
                <w:lang w:val="en-US"/>
              </w:rPr>
              <w:t xml:space="preserve"> 2021</w:t>
            </w:r>
          </w:p>
          <w:p w14:paraId="0B62E1D8" w14:textId="788FEA1B" w:rsidR="0096445F" w:rsidRPr="00CF3468" w:rsidRDefault="0096445F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RAN1#104</w:t>
            </w:r>
          </w:p>
          <w:p w14:paraId="6B7ECF8B" w14:textId="441510A2" w:rsidR="0096445F" w:rsidRPr="00CF3468" w:rsidRDefault="0096445F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RAN2#113</w:t>
            </w:r>
          </w:p>
          <w:p w14:paraId="1C81E910" w14:textId="772BF662" w:rsidR="0096445F" w:rsidRPr="00CF3468" w:rsidRDefault="0096445F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RAN3#111</w:t>
            </w:r>
          </w:p>
          <w:p w14:paraId="370DA73F" w14:textId="4A0EA8A8" w:rsidR="0096445F" w:rsidRPr="00CF3468" w:rsidRDefault="0096445F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RAN4#98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E599" w:themeFill="accent4" w:themeFillTint="66"/>
          </w:tcPr>
          <w:p w14:paraId="21D5E984" w14:textId="3CC45B3D" w:rsidR="0096445F" w:rsidRPr="00CF3468" w:rsidRDefault="0096445F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RAN1: 2 TUs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E599" w:themeFill="accent4" w:themeFillTint="66"/>
          </w:tcPr>
          <w:p w14:paraId="54CACE3B" w14:textId="73FAA9E5" w:rsidR="0096445F" w:rsidRPr="00CF3468" w:rsidRDefault="0096445F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PHY Feedback Enhancement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42FB9688" w14:textId="0F8E6015" w:rsidR="0096445F" w:rsidRPr="00CF3468" w:rsidRDefault="0096445F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 w:rsidRPr="00F7057B">
              <w:rPr>
                <w:lang w:val="en-US"/>
              </w:rPr>
              <w:t xml:space="preserve">Discuss and agree the details of the identified important enhancements of UE feedback (covering both HARQ-ACK enhancements and CSI enhancements). </w:t>
            </w:r>
          </w:p>
        </w:tc>
      </w:tr>
      <w:tr w:rsidR="0096445F" w:rsidRPr="00F7057B" w14:paraId="5345F80E" w14:textId="77777777" w:rsidTr="00D36A7D">
        <w:trPr>
          <w:trHeight w:val="248"/>
        </w:trPr>
        <w:tc>
          <w:tcPr>
            <w:tcW w:w="1838" w:type="dxa"/>
            <w:vMerge/>
            <w:tcBorders>
              <w:left w:val="single" w:sz="12" w:space="0" w:color="auto"/>
              <w:right w:val="single" w:sz="12" w:space="0" w:color="auto"/>
            </w:tcBorders>
            <w:noWrap/>
          </w:tcPr>
          <w:p w14:paraId="499D8730" w14:textId="77777777" w:rsidR="0096445F" w:rsidRPr="00CF3468" w:rsidRDefault="0096445F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3B581826" w14:textId="77777777" w:rsidR="0096445F" w:rsidRPr="00CF3468" w:rsidRDefault="0096445F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3DA3503B" w14:textId="3474F9E0" w:rsidR="0096445F" w:rsidRPr="00CF3468" w:rsidRDefault="0096445F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 w:rsidRPr="00CF3468">
              <w:rPr>
                <w:bCs/>
              </w:rPr>
              <w:t>NR intra-UE prioritization/multiplexing</w:t>
            </w:r>
          </w:p>
        </w:tc>
        <w:tc>
          <w:tcPr>
            <w:tcW w:w="7796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2D155C75" w14:textId="3CA70E5E" w:rsidR="0096445F" w:rsidRPr="00F7057B" w:rsidRDefault="0096445F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>
              <w:rPr>
                <w:lang w:val="en-US"/>
              </w:rPr>
              <w:t>Discuss</w:t>
            </w:r>
            <w:r w:rsidRPr="00F7057B">
              <w:rPr>
                <w:bCs/>
                <w:lang w:val="en-US"/>
              </w:rPr>
              <w:t xml:space="preserve"> the prioritization behavior between CG PUSCH and DG PUSCH with different priorities.</w:t>
            </w:r>
          </w:p>
          <w:p w14:paraId="42146709" w14:textId="77777777" w:rsidR="0096445F" w:rsidRDefault="0096445F" w:rsidP="00CF3468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>Continue to discuss (and agree) multiplexing behavior among HARQ-ACK/SR/CSI and PUSCH for traffic with different priorities for the identified important supported scenarios</w:t>
            </w:r>
          </w:p>
          <w:p w14:paraId="3D49CCE3" w14:textId="4344F491" w:rsidR="0096445F" w:rsidRPr="00CF3468" w:rsidDel="004A7321" w:rsidRDefault="0096445F" w:rsidP="00CF3468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Discuss the details of simultaneous PUCCH/PUSCH operation</w:t>
            </w:r>
          </w:p>
        </w:tc>
      </w:tr>
      <w:tr w:rsidR="0096445F" w:rsidRPr="00F7057B" w14:paraId="02E536B0" w14:textId="77777777" w:rsidTr="00D36A7D">
        <w:trPr>
          <w:trHeight w:val="1267"/>
        </w:trPr>
        <w:tc>
          <w:tcPr>
            <w:tcW w:w="1838" w:type="dxa"/>
            <w:vMerge/>
            <w:tcBorders>
              <w:left w:val="single" w:sz="12" w:space="0" w:color="auto"/>
              <w:right w:val="single" w:sz="12" w:space="0" w:color="auto"/>
            </w:tcBorders>
            <w:noWrap/>
          </w:tcPr>
          <w:p w14:paraId="22658C41" w14:textId="77777777" w:rsidR="0096445F" w:rsidRPr="00CF3468" w:rsidRDefault="0096445F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2CC253D6" w14:textId="77777777" w:rsidR="0096445F" w:rsidRPr="00CF3468" w:rsidRDefault="0096445F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E599" w:themeFill="accent4" w:themeFillTint="66"/>
          </w:tcPr>
          <w:p w14:paraId="29374918" w14:textId="79FA8440" w:rsidR="0096445F" w:rsidRPr="00CF3468" w:rsidRDefault="0096445F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URLLC on unlicensed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201B45DC" w14:textId="6D90CD42" w:rsidR="0096445F" w:rsidRPr="00F7057B" w:rsidRDefault="0096445F" w:rsidP="00CE537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jc w:val="both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Continue the discussions in order to specify support for UE-initiated COT for FBE with minimum specification effort, with focus on solving previously identified issues.</w:t>
            </w:r>
          </w:p>
          <w:p w14:paraId="48FBE74C" w14:textId="5174D666" w:rsidR="0096445F" w:rsidRPr="00F7057B" w:rsidRDefault="0096445F" w:rsidP="00CE537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>Continue to discuss the identified needed changes to harmonize UL configured-grant enhancements in NR-U and URLLC introduced in Rel-16 to be applicable for unlicensed spectrum</w:t>
            </w:r>
          </w:p>
        </w:tc>
      </w:tr>
      <w:tr w:rsidR="0096445F" w:rsidRPr="00F7057B" w14:paraId="458D6556" w14:textId="77777777" w:rsidTr="00D36A7D">
        <w:trPr>
          <w:trHeight w:val="631"/>
        </w:trPr>
        <w:tc>
          <w:tcPr>
            <w:tcW w:w="1838" w:type="dxa"/>
            <w:vMerge/>
            <w:tcBorders>
              <w:left w:val="single" w:sz="12" w:space="0" w:color="auto"/>
              <w:right w:val="single" w:sz="12" w:space="0" w:color="auto"/>
            </w:tcBorders>
            <w:noWrap/>
          </w:tcPr>
          <w:p w14:paraId="61A210E3" w14:textId="77777777" w:rsidR="0096445F" w:rsidRPr="00CF3468" w:rsidRDefault="0096445F" w:rsidP="00CE537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216EB786" w14:textId="77777777" w:rsidR="0096445F" w:rsidRPr="00CF3468" w:rsidRDefault="0096445F" w:rsidP="00CE537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E599" w:themeFill="accent4" w:themeFillTint="66"/>
          </w:tcPr>
          <w:p w14:paraId="2F835391" w14:textId="124940D0" w:rsidR="0096445F" w:rsidRPr="00CF3468" w:rsidRDefault="0096445F" w:rsidP="00CE537C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 w:rsidRPr="00F7057B">
              <w:rPr>
                <w:bCs/>
              </w:rPr>
              <w:t>Time Synchronization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5C29AAE1" w14:textId="16C4F93D" w:rsidR="0096445F" w:rsidRPr="00CF3468" w:rsidRDefault="0096445F" w:rsidP="00CE537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 xml:space="preserve">Continue to discuss </w:t>
            </w:r>
            <w:r>
              <w:rPr>
                <w:bCs/>
                <w:lang w:val="en-US"/>
              </w:rPr>
              <w:t xml:space="preserve">&amp; study </w:t>
            </w:r>
            <w:r w:rsidRPr="00F7057B">
              <w:rPr>
                <w:bCs/>
                <w:lang w:val="en-US"/>
              </w:rPr>
              <w:t xml:space="preserve">propagation delay compensation including potentially needed enhancements (taking </w:t>
            </w:r>
            <w:r>
              <w:rPr>
                <w:bCs/>
                <w:lang w:val="en-US"/>
              </w:rPr>
              <w:t xml:space="preserve">the </w:t>
            </w:r>
            <w:r w:rsidRPr="00F7057B">
              <w:rPr>
                <w:bCs/>
                <w:lang w:val="en-US"/>
              </w:rPr>
              <w:t>available RAN2 input into account)</w:t>
            </w:r>
          </w:p>
        </w:tc>
      </w:tr>
      <w:tr w:rsidR="0096445F" w:rsidRPr="00F7057B" w14:paraId="7EDA121C" w14:textId="77777777" w:rsidTr="00D36A7D">
        <w:trPr>
          <w:trHeight w:val="347"/>
        </w:trPr>
        <w:tc>
          <w:tcPr>
            <w:tcW w:w="1838" w:type="dxa"/>
            <w:vMerge/>
            <w:tcBorders>
              <w:left w:val="single" w:sz="12" w:space="0" w:color="auto"/>
              <w:right w:val="single" w:sz="12" w:space="0" w:color="auto"/>
            </w:tcBorders>
            <w:noWrap/>
          </w:tcPr>
          <w:p w14:paraId="2E6FBCE1" w14:textId="77777777" w:rsidR="0096445F" w:rsidRPr="00CF3468" w:rsidRDefault="0096445F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B4C6E7" w:themeFill="accent5" w:themeFillTint="66"/>
          </w:tcPr>
          <w:p w14:paraId="0FADCD66" w14:textId="564692C3" w:rsidR="0096445F" w:rsidRPr="00CF3468" w:rsidRDefault="0096445F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RAN2: 1 TU</w:t>
            </w:r>
          </w:p>
        </w:tc>
        <w:tc>
          <w:tcPr>
            <w:tcW w:w="3969" w:type="dxa"/>
            <w:tcBorders>
              <w:top w:val="single" w:sz="12" w:space="0" w:color="auto"/>
            </w:tcBorders>
            <w:shd w:val="clear" w:color="auto" w:fill="B4C6E7" w:themeFill="accent5" w:themeFillTint="66"/>
          </w:tcPr>
          <w:p w14:paraId="2F62E9FE" w14:textId="0F6B5915" w:rsidR="0096445F" w:rsidRPr="00CF3468" w:rsidRDefault="0096445F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  <w:lang w:val="en-US"/>
              </w:rPr>
              <w:t>Time Synchronization</w:t>
            </w:r>
          </w:p>
        </w:tc>
        <w:tc>
          <w:tcPr>
            <w:tcW w:w="7796" w:type="dxa"/>
            <w:tcBorders>
              <w:top w:val="single" w:sz="12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3C7DD3F8" w14:textId="39224645" w:rsidR="0096445F" w:rsidRDefault="0096445F" w:rsidP="00A24B24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Discuss RAN2 impacts of time-synchronization mechanisms based on RAN1 outcome (if any)</w:t>
            </w:r>
          </w:p>
          <w:p w14:paraId="59CD36A7" w14:textId="505E1E06" w:rsidR="0096445F" w:rsidRPr="00F7057B" w:rsidRDefault="0096445F" w:rsidP="00A24B24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 xml:space="preserve">Discuss </w:t>
            </w:r>
            <w:r>
              <w:rPr>
                <w:bCs/>
                <w:lang w:val="en-US"/>
              </w:rPr>
              <w:t xml:space="preserve">potential mobility impacts to time synchronization </w:t>
            </w:r>
          </w:p>
          <w:p w14:paraId="1B3C9984" w14:textId="746E5D21" w:rsidR="0096445F" w:rsidRPr="007A00CC" w:rsidRDefault="0096445F" w:rsidP="009D4D45">
            <w:pPr>
              <w:keepNext/>
              <w:rPr>
                <w:bCs/>
                <w:lang w:val="en-US"/>
              </w:rPr>
            </w:pPr>
          </w:p>
        </w:tc>
      </w:tr>
      <w:tr w:rsidR="0096445F" w:rsidRPr="00F7057B" w14:paraId="34FCA678" w14:textId="77777777" w:rsidTr="00D36A7D">
        <w:trPr>
          <w:trHeight w:val="337"/>
        </w:trPr>
        <w:tc>
          <w:tcPr>
            <w:tcW w:w="1838" w:type="dxa"/>
            <w:vMerge/>
            <w:tcBorders>
              <w:left w:val="single" w:sz="12" w:space="0" w:color="auto"/>
              <w:right w:val="single" w:sz="12" w:space="0" w:color="auto"/>
            </w:tcBorders>
            <w:noWrap/>
          </w:tcPr>
          <w:p w14:paraId="0EF5CABA" w14:textId="77777777" w:rsidR="0096445F" w:rsidRPr="00CF3468" w:rsidRDefault="0096445F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066EF7E6" w14:textId="77777777" w:rsidR="0096445F" w:rsidRPr="00CF3468" w:rsidRDefault="0096445F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shd w:val="clear" w:color="auto" w:fill="B4C6E7" w:themeFill="accent5" w:themeFillTint="66"/>
          </w:tcPr>
          <w:p w14:paraId="2C014C8B" w14:textId="553C3CF0" w:rsidR="0096445F" w:rsidRPr="00CF3468" w:rsidRDefault="0096445F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URLLC on unlicensed</w:t>
            </w:r>
          </w:p>
        </w:tc>
        <w:tc>
          <w:tcPr>
            <w:tcW w:w="7796" w:type="dxa"/>
            <w:tcBorders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105408C8" w14:textId="77777777" w:rsidR="0096445F" w:rsidRPr="00F7057B" w:rsidRDefault="0096445F" w:rsidP="008D3BB0">
            <w:pPr>
              <w:pStyle w:val="ListParagraph"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Continue, based on previously identified RAN2 impacts, the discussions on the needed specification changes to support:</w:t>
            </w:r>
          </w:p>
          <w:p w14:paraId="20AB0703" w14:textId="629A458D" w:rsidR="0096445F" w:rsidRPr="00F7057B" w:rsidRDefault="0096445F" w:rsidP="008D3BB0">
            <w:pPr>
              <w:pStyle w:val="ListParagraph"/>
              <w:numPr>
                <w:ilvl w:val="1"/>
                <w:numId w:val="9"/>
              </w:numPr>
              <w:ind w:left="924" w:hanging="357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Applicability of UL configured grant enhancements introduced in Rel-16 IIOT/URLLC to be applicable for unlicensed spectrum</w:t>
            </w:r>
            <w:r>
              <w:rPr>
                <w:bCs/>
                <w:lang w:val="en-US"/>
              </w:rPr>
              <w:t xml:space="preserve"> (e.g. whether LCH-based prioritization can be configured with cg-retransmission timer)</w:t>
            </w:r>
          </w:p>
          <w:p w14:paraId="18133C4A" w14:textId="5A9E8EDA" w:rsidR="0096445F" w:rsidRPr="005B30E8" w:rsidRDefault="0096445F" w:rsidP="009D4D45">
            <w:pPr>
              <w:pStyle w:val="ListParagraph"/>
              <w:numPr>
                <w:ilvl w:val="1"/>
                <w:numId w:val="9"/>
              </w:numPr>
              <w:ind w:left="924" w:hanging="357"/>
              <w:rPr>
                <w:lang w:val="en-US"/>
              </w:rPr>
            </w:pPr>
            <w:r w:rsidRPr="00F7057B">
              <w:rPr>
                <w:bCs/>
                <w:lang w:val="en-US"/>
              </w:rPr>
              <w:t>UE-initiated COT for FBE</w:t>
            </w:r>
          </w:p>
        </w:tc>
      </w:tr>
      <w:tr w:rsidR="0096445F" w:rsidRPr="00F7057B" w14:paraId="57AA1DDA" w14:textId="77777777" w:rsidTr="00D36A7D">
        <w:trPr>
          <w:trHeight w:val="543"/>
        </w:trPr>
        <w:tc>
          <w:tcPr>
            <w:tcW w:w="1838" w:type="dxa"/>
            <w:vMerge/>
            <w:tcBorders>
              <w:left w:val="single" w:sz="12" w:space="0" w:color="auto"/>
              <w:right w:val="single" w:sz="12" w:space="0" w:color="auto"/>
            </w:tcBorders>
            <w:noWrap/>
          </w:tcPr>
          <w:p w14:paraId="5B8B1D4A" w14:textId="77777777" w:rsidR="0096445F" w:rsidRPr="00CF3468" w:rsidRDefault="0096445F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02EF759B" w14:textId="77777777" w:rsidR="0096445F" w:rsidRPr="00CF3468" w:rsidRDefault="0096445F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shd w:val="clear" w:color="auto" w:fill="B4C6E7" w:themeFill="accent5" w:themeFillTint="66"/>
          </w:tcPr>
          <w:p w14:paraId="377F66FE" w14:textId="65AB8D17" w:rsidR="0096445F" w:rsidRPr="00CF3468" w:rsidRDefault="0096445F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QoS enhancement</w:t>
            </w:r>
          </w:p>
        </w:tc>
        <w:tc>
          <w:tcPr>
            <w:tcW w:w="7796" w:type="dxa"/>
            <w:tcBorders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2157CE15" w14:textId="741234A9" w:rsidR="0096445F" w:rsidRPr="008F61BC" w:rsidRDefault="0096445F" w:rsidP="005B30E8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lang w:val="en-US"/>
              </w:rPr>
            </w:pPr>
            <w:r w:rsidRPr="00F7057B">
              <w:rPr>
                <w:bCs/>
                <w:lang w:val="en-US"/>
              </w:rPr>
              <w:t xml:space="preserve">Discuss </w:t>
            </w:r>
            <w:r>
              <w:rPr>
                <w:bCs/>
                <w:lang w:val="en-US"/>
              </w:rPr>
              <w:t>if Communication Service Availability (and any other parameter) should be also provided to RAN by the core network.</w:t>
            </w:r>
          </w:p>
          <w:p w14:paraId="625450BC" w14:textId="3AAB627D" w:rsidR="0096445F" w:rsidRPr="00CF3468" w:rsidRDefault="0096445F" w:rsidP="008F61BC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lang w:val="en-US"/>
              </w:rPr>
            </w:pPr>
            <w:r>
              <w:rPr>
                <w:bCs/>
                <w:lang w:val="en-US"/>
              </w:rPr>
              <w:t>Discuss mechanisms that should be introduced by RAN2 to avoid survival time violation.</w:t>
            </w:r>
          </w:p>
        </w:tc>
      </w:tr>
      <w:tr w:rsidR="0096445F" w:rsidRPr="00F7057B" w14:paraId="76EA42A3" w14:textId="77777777" w:rsidTr="00D36A7D">
        <w:trPr>
          <w:trHeight w:val="543"/>
        </w:trPr>
        <w:tc>
          <w:tcPr>
            <w:tcW w:w="1838" w:type="dxa"/>
            <w:vMerge/>
            <w:tcBorders>
              <w:left w:val="single" w:sz="12" w:space="0" w:color="auto"/>
              <w:right w:val="single" w:sz="12" w:space="0" w:color="auto"/>
            </w:tcBorders>
            <w:noWrap/>
          </w:tcPr>
          <w:p w14:paraId="1957018F" w14:textId="77777777" w:rsidR="0096445F" w:rsidRPr="00CF3468" w:rsidRDefault="0096445F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39E386E4" w14:textId="77777777" w:rsidR="0096445F" w:rsidRPr="00CF3468" w:rsidRDefault="0096445F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shd w:val="clear" w:color="auto" w:fill="B4C6E7" w:themeFill="accent5" w:themeFillTint="66"/>
          </w:tcPr>
          <w:p w14:paraId="68BABEA7" w14:textId="770D3B70" w:rsidR="0096445F" w:rsidRPr="00CF3468" w:rsidRDefault="0096445F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>M</w:t>
            </w:r>
            <w:r w:rsidRPr="009D28A4">
              <w:rPr>
                <w:bCs/>
              </w:rPr>
              <w:t>iscellaneous</w:t>
            </w:r>
          </w:p>
        </w:tc>
        <w:tc>
          <w:tcPr>
            <w:tcW w:w="7796" w:type="dxa"/>
            <w:tcBorders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5F310719" w14:textId="043951CB" w:rsidR="0096445F" w:rsidRPr="00F7057B" w:rsidRDefault="0096445F" w:rsidP="005B30E8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Initialize discussions on Stage-2 running CRs based on all the agreements made for the WI objectives</w:t>
            </w:r>
          </w:p>
        </w:tc>
      </w:tr>
      <w:tr w:rsidR="0096445F" w:rsidRPr="00F7057B" w14:paraId="311EA71E" w14:textId="77777777" w:rsidTr="00D36A7D">
        <w:trPr>
          <w:trHeight w:val="794"/>
        </w:trPr>
        <w:tc>
          <w:tcPr>
            <w:tcW w:w="1838" w:type="dxa"/>
            <w:vMerge/>
            <w:tcBorders>
              <w:left w:val="single" w:sz="12" w:space="0" w:color="auto"/>
              <w:right w:val="single" w:sz="12" w:space="0" w:color="auto"/>
            </w:tcBorders>
            <w:noWrap/>
          </w:tcPr>
          <w:p w14:paraId="12A60B8F" w14:textId="77777777" w:rsidR="0096445F" w:rsidRPr="00CF3468" w:rsidRDefault="0096445F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5E0B3" w:themeFill="accent6" w:themeFillTint="66"/>
          </w:tcPr>
          <w:p w14:paraId="071626CC" w14:textId="4D935D22" w:rsidR="0096445F" w:rsidRPr="00CF3468" w:rsidRDefault="0096445F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RAN3: 0.5 TU</w:t>
            </w:r>
          </w:p>
        </w:tc>
        <w:tc>
          <w:tcPr>
            <w:tcW w:w="3969" w:type="dxa"/>
            <w:tcBorders>
              <w:top w:val="single" w:sz="12" w:space="0" w:color="auto"/>
            </w:tcBorders>
            <w:shd w:val="clear" w:color="auto" w:fill="C5E0B3" w:themeFill="accent6" w:themeFillTint="66"/>
          </w:tcPr>
          <w:p w14:paraId="77DB1C46" w14:textId="5F974BCC" w:rsidR="0096445F" w:rsidRPr="00CF3468" w:rsidRDefault="0096445F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  <w:lang w:val="en-US"/>
              </w:rPr>
              <w:t>Time Synchronization</w:t>
            </w:r>
          </w:p>
        </w:tc>
        <w:tc>
          <w:tcPr>
            <w:tcW w:w="7796" w:type="dxa"/>
            <w:tcBorders>
              <w:top w:val="single" w:sz="12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118E495F" w14:textId="415989A8" w:rsidR="0096445F" w:rsidRPr="00CF3468" w:rsidRDefault="0096445F" w:rsidP="00F819D3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Begin to discuss feasibility and specification impacts of network-based propagation delay compensation, by taking RAN1/RAN2 progress into account.</w:t>
            </w:r>
          </w:p>
          <w:p w14:paraId="2BD8A42A" w14:textId="2302CC19" w:rsidR="0096445F" w:rsidRPr="00CF3468" w:rsidRDefault="0096445F" w:rsidP="00F819D3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54EE60D">
              <w:rPr>
                <w:lang w:val="en-US"/>
              </w:rPr>
              <w:t>Start capturing the agreements in stage-2 and/or stage-3 running CRs.</w:t>
            </w:r>
          </w:p>
        </w:tc>
      </w:tr>
      <w:tr w:rsidR="0096445F" w:rsidRPr="00F7057B" w14:paraId="1202CD49" w14:textId="77777777" w:rsidTr="00D36A7D">
        <w:trPr>
          <w:trHeight w:val="132"/>
        </w:trPr>
        <w:tc>
          <w:tcPr>
            <w:tcW w:w="1838" w:type="dxa"/>
            <w:vMerge/>
            <w:tcBorders>
              <w:left w:val="single" w:sz="12" w:space="0" w:color="auto"/>
              <w:right w:val="single" w:sz="12" w:space="0" w:color="auto"/>
            </w:tcBorders>
            <w:noWrap/>
          </w:tcPr>
          <w:p w14:paraId="7FFDE4CA" w14:textId="77777777" w:rsidR="0096445F" w:rsidRPr="00CF3468" w:rsidRDefault="0096445F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4A3F10BE" w14:textId="77777777" w:rsidR="0096445F" w:rsidRPr="00CF3468" w:rsidRDefault="0096445F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shd w:val="clear" w:color="auto" w:fill="C5E0B3" w:themeFill="accent6" w:themeFillTint="66"/>
          </w:tcPr>
          <w:p w14:paraId="67BB726B" w14:textId="7CD0F6B6" w:rsidR="0096445F" w:rsidRPr="00CF3468" w:rsidRDefault="0096445F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QoS enhancement</w:t>
            </w:r>
          </w:p>
        </w:tc>
        <w:tc>
          <w:tcPr>
            <w:tcW w:w="7796" w:type="dxa"/>
            <w:tcBorders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58F57FF9" w14:textId="6737B30D" w:rsidR="0096445F" w:rsidRPr="00CF3468" w:rsidRDefault="0096445F" w:rsidP="00F819D3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lang w:val="en-US"/>
              </w:rPr>
            </w:pPr>
            <w:r w:rsidRPr="054EE60D">
              <w:rPr>
                <w:lang w:val="en-US"/>
              </w:rPr>
              <w:t>Address potential RAN3 impacts of QoS enhancement (e.g. survival time) based on SA2/RAN2 progress.</w:t>
            </w:r>
          </w:p>
          <w:p w14:paraId="240C96D2" w14:textId="196D6C41" w:rsidR="0096445F" w:rsidRPr="00CF3468" w:rsidRDefault="0096445F" w:rsidP="054EE60D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lang w:val="en-US"/>
              </w:rPr>
            </w:pPr>
            <w:r w:rsidRPr="054EE60D">
              <w:rPr>
                <w:lang w:val="en-US"/>
              </w:rPr>
              <w:t>Start capturing the agreements in stage-2 and/or stage-3 running CRs.</w:t>
            </w:r>
          </w:p>
        </w:tc>
      </w:tr>
      <w:tr w:rsidR="002C550E" w:rsidRPr="00F7057B" w14:paraId="38943526" w14:textId="77777777" w:rsidTr="00D36A7D">
        <w:trPr>
          <w:trHeight w:val="132"/>
        </w:trPr>
        <w:tc>
          <w:tcPr>
            <w:tcW w:w="1838" w:type="dxa"/>
            <w:vMerge/>
            <w:tcBorders>
              <w:left w:val="single" w:sz="12" w:space="0" w:color="auto"/>
              <w:right w:val="single" w:sz="12" w:space="0" w:color="auto"/>
            </w:tcBorders>
            <w:noWrap/>
          </w:tcPr>
          <w:p w14:paraId="5EBB460A" w14:textId="77777777" w:rsidR="002C550E" w:rsidRPr="00CF3468" w:rsidRDefault="002C550E" w:rsidP="002C550E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517AD1E3" w14:textId="45D34144" w:rsidR="002C550E" w:rsidRPr="00CF3468" w:rsidRDefault="002C550E" w:rsidP="002C550E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</w:t>
            </w:r>
            <w:r>
              <w:rPr>
                <w:lang w:val="en-US"/>
              </w:rPr>
              <w:t>4</w:t>
            </w:r>
            <w:r w:rsidRPr="00CF3468">
              <w:rPr>
                <w:lang w:val="en-US"/>
              </w:rPr>
              <w:t>:</w:t>
            </w:r>
            <w:r>
              <w:rPr>
                <w:lang w:val="en-US"/>
              </w:rPr>
              <w:t xml:space="preserve"> 0</w:t>
            </w:r>
            <w:r w:rsidRPr="00CF3468">
              <w:rPr>
                <w:lang w:val="en-US"/>
              </w:rPr>
              <w:t xml:space="preserve"> TUs</w:t>
            </w:r>
          </w:p>
        </w:tc>
        <w:tc>
          <w:tcPr>
            <w:tcW w:w="11765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</w:tcPr>
          <w:p w14:paraId="0501FEAF" w14:textId="0125F5B7" w:rsidR="002C550E" w:rsidRPr="0006147E" w:rsidRDefault="003D2783" w:rsidP="009D4D45">
            <w:pPr>
              <w:keepNext/>
              <w:rPr>
                <w:lang w:val="en-US"/>
              </w:rPr>
            </w:pPr>
            <w:r>
              <w:rPr>
                <w:bCs/>
                <w:lang w:val="en-US"/>
              </w:rPr>
              <w:t xml:space="preserve"> </w:t>
            </w:r>
            <w:r w:rsidR="002C550E" w:rsidRPr="0006147E">
              <w:rPr>
                <w:bCs/>
                <w:lang w:val="en-US"/>
              </w:rPr>
              <w:t>No TU allocated</w:t>
            </w:r>
            <w:r w:rsidR="00CA3928">
              <w:rPr>
                <w:bCs/>
                <w:lang w:val="en-US"/>
              </w:rPr>
              <w:t xml:space="preserve"> for this WI</w:t>
            </w:r>
            <w:r w:rsidR="002C550E" w:rsidRPr="0006147E">
              <w:rPr>
                <w:bCs/>
                <w:lang w:val="en-US"/>
              </w:rPr>
              <w:t xml:space="preserve"> according to the current arrangement</w:t>
            </w:r>
          </w:p>
        </w:tc>
      </w:tr>
      <w:tr w:rsidR="003C603D" w:rsidRPr="00F7057B" w14:paraId="70F3FEDF" w14:textId="77777777" w:rsidTr="00D36A7D">
        <w:trPr>
          <w:trHeight w:val="179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</w:tcPr>
          <w:p w14:paraId="2961E6A7" w14:textId="41609FE3" w:rsidR="003C603D" w:rsidRPr="00CF3468" w:rsidRDefault="003C603D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Apr. 2021</w:t>
            </w:r>
          </w:p>
          <w:p w14:paraId="2BDA4D64" w14:textId="39369752" w:rsidR="003C603D" w:rsidRPr="00CF3468" w:rsidRDefault="003C603D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RAN1#104bis</w:t>
            </w:r>
          </w:p>
          <w:p w14:paraId="70D7BC0F" w14:textId="7E5805AB" w:rsidR="003C603D" w:rsidRPr="00CF3468" w:rsidRDefault="003C603D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RAN2#113bis</w:t>
            </w:r>
          </w:p>
          <w:p w14:paraId="1F567746" w14:textId="63B13B41" w:rsidR="003C603D" w:rsidRPr="00CF3468" w:rsidRDefault="003C603D" w:rsidP="009D4D45">
            <w:pPr>
              <w:pStyle w:val="TAC"/>
              <w:spacing w:before="20" w:after="20"/>
              <w:ind w:right="57"/>
              <w:rPr>
                <w:lang w:val="en-US"/>
              </w:rPr>
            </w:pPr>
            <w:r w:rsidRPr="00CF3468">
              <w:rPr>
                <w:lang w:val="en-US"/>
              </w:rPr>
              <w:t>RAN4#98bis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E599" w:themeFill="accent4" w:themeFillTint="66"/>
          </w:tcPr>
          <w:p w14:paraId="532A7A97" w14:textId="12A27C01" w:rsidR="003C603D" w:rsidRPr="00CF3468" w:rsidRDefault="003C603D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RAN1:</w:t>
            </w:r>
            <w:r>
              <w:rPr>
                <w:lang w:val="en-US"/>
              </w:rPr>
              <w:t xml:space="preserve"> 3</w:t>
            </w:r>
            <w:r w:rsidRPr="00CF3468">
              <w:rPr>
                <w:lang w:val="en-US"/>
              </w:rPr>
              <w:t xml:space="preserve"> TUs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E599" w:themeFill="accent4" w:themeFillTint="66"/>
          </w:tcPr>
          <w:p w14:paraId="1FADDB9C" w14:textId="7196B9C9" w:rsidR="003C603D" w:rsidRPr="00CF3468" w:rsidRDefault="003C603D" w:rsidP="001067A3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PHY Feedback Enhancement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6BCEA099" w14:textId="5E4ECABF" w:rsidR="003C603D" w:rsidRPr="00CF3468" w:rsidRDefault="003C603D" w:rsidP="00E83F68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 xml:space="preserve">Discuss and agree the details of the identified important enhancements of UE feedback (covering both HARQ-ACK enhancements and CSI enhancements). </w:t>
            </w:r>
          </w:p>
        </w:tc>
      </w:tr>
      <w:tr w:rsidR="003C603D" w:rsidRPr="00F7057B" w14:paraId="6759A17F" w14:textId="77777777" w:rsidTr="00D36A7D">
        <w:trPr>
          <w:trHeight w:val="179"/>
        </w:trPr>
        <w:tc>
          <w:tcPr>
            <w:tcW w:w="1838" w:type="dxa"/>
            <w:vMerge/>
            <w:tcBorders>
              <w:left w:val="single" w:sz="12" w:space="0" w:color="auto"/>
              <w:right w:val="single" w:sz="12" w:space="0" w:color="auto"/>
            </w:tcBorders>
            <w:noWrap/>
          </w:tcPr>
          <w:p w14:paraId="0C1D0DA5" w14:textId="77777777" w:rsidR="003C603D" w:rsidRPr="00CF3468" w:rsidRDefault="003C603D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51A1316E" w14:textId="77777777" w:rsidR="003C603D" w:rsidRPr="00CF3468" w:rsidRDefault="003C603D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E599" w:themeFill="accent4" w:themeFillTint="66"/>
          </w:tcPr>
          <w:p w14:paraId="2FF23589" w14:textId="32CC70F9" w:rsidR="003C603D" w:rsidRPr="00CF3468" w:rsidRDefault="003C603D" w:rsidP="001067A3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NR intra-UE prioritization/multiplexing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546BA6F0" w14:textId="77777777" w:rsidR="003C603D" w:rsidRPr="00F7057B" w:rsidRDefault="003C603D" w:rsidP="007A00C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 w:rsidRPr="00F7057B">
              <w:rPr>
                <w:lang w:val="en-US"/>
              </w:rPr>
              <w:t>Finalize</w:t>
            </w:r>
            <w:r w:rsidRPr="00F7057B">
              <w:rPr>
                <w:bCs/>
                <w:lang w:val="en-US"/>
              </w:rPr>
              <w:t xml:space="preserve"> the prioritization behavior between CG PUSCH and DG PUSCH with different priorities.</w:t>
            </w:r>
          </w:p>
          <w:p w14:paraId="5E672674" w14:textId="77777777" w:rsidR="003C603D" w:rsidRDefault="003C603D" w:rsidP="00CC5A7B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>Continue to discuss (and agree) multiplexing behavior among HARQ-ACK/SR/CSI and PUSCH for traffic with different priorities for the identified important supported scenarios</w:t>
            </w:r>
          </w:p>
          <w:p w14:paraId="79FC83CF" w14:textId="15B3F2A8" w:rsidR="003C603D" w:rsidRPr="00F7057B" w:rsidRDefault="003C603D" w:rsidP="00CC5A7B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>Continue to discuss (and agree)</w:t>
            </w:r>
            <w:r>
              <w:rPr>
                <w:lang w:val="en-US"/>
              </w:rPr>
              <w:t xml:space="preserve"> the details of simultaneous PUCCH/PUSCH operation</w:t>
            </w:r>
          </w:p>
        </w:tc>
      </w:tr>
      <w:tr w:rsidR="003C603D" w:rsidRPr="00F7057B" w14:paraId="63529167" w14:textId="77777777" w:rsidTr="00D36A7D">
        <w:trPr>
          <w:trHeight w:val="821"/>
        </w:trPr>
        <w:tc>
          <w:tcPr>
            <w:tcW w:w="1838" w:type="dxa"/>
            <w:vMerge/>
            <w:tcBorders>
              <w:left w:val="single" w:sz="12" w:space="0" w:color="auto"/>
              <w:right w:val="single" w:sz="12" w:space="0" w:color="auto"/>
            </w:tcBorders>
            <w:noWrap/>
          </w:tcPr>
          <w:p w14:paraId="6D86D525" w14:textId="77777777" w:rsidR="003C603D" w:rsidRPr="00CF3468" w:rsidRDefault="003C603D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68ABEC1E" w14:textId="77777777" w:rsidR="003C603D" w:rsidRPr="00CF3468" w:rsidRDefault="003C603D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E599" w:themeFill="accent4" w:themeFillTint="66"/>
          </w:tcPr>
          <w:p w14:paraId="268E2885" w14:textId="0F7B8C78" w:rsidR="003C603D" w:rsidRPr="00CF3468" w:rsidRDefault="003C603D" w:rsidP="001067A3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URLLC on unlicensed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11C8A11A" w14:textId="01312B3A" w:rsidR="003C603D" w:rsidRPr="00F7057B" w:rsidRDefault="003C603D" w:rsidP="001067A3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jc w:val="both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Continue the discussions in order to specify support for UE-initiated COT for FBE with minimum specification effort.</w:t>
            </w:r>
          </w:p>
          <w:p w14:paraId="36B54631" w14:textId="58D91D30" w:rsidR="003C603D" w:rsidRPr="00F7057B" w:rsidRDefault="003C603D" w:rsidP="001067A3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>Continue to discuss the identified needed changes to harmonize UL configured-grant enhancements in NR-U and URLLC introduced in Rel-16 to be applicable for unlicensed spectrum</w:t>
            </w:r>
          </w:p>
        </w:tc>
      </w:tr>
      <w:tr w:rsidR="003C603D" w:rsidRPr="00F7057B" w14:paraId="55EEF180" w14:textId="77777777" w:rsidTr="003C603D">
        <w:trPr>
          <w:trHeight w:val="522"/>
        </w:trPr>
        <w:tc>
          <w:tcPr>
            <w:tcW w:w="1838" w:type="dxa"/>
            <w:vMerge/>
            <w:tcBorders>
              <w:left w:val="single" w:sz="12" w:space="0" w:color="auto"/>
              <w:right w:val="single" w:sz="12" w:space="0" w:color="auto"/>
            </w:tcBorders>
            <w:noWrap/>
          </w:tcPr>
          <w:p w14:paraId="71A100D2" w14:textId="77777777" w:rsidR="003C603D" w:rsidRPr="00CF3468" w:rsidRDefault="003C603D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8A9616A" w14:textId="77777777" w:rsidR="003C603D" w:rsidRPr="00CF3468" w:rsidRDefault="003C603D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E599" w:themeFill="accent4" w:themeFillTint="66"/>
          </w:tcPr>
          <w:p w14:paraId="250AF35B" w14:textId="1C41A3DD" w:rsidR="003C603D" w:rsidRPr="00CF3468" w:rsidRDefault="003C603D" w:rsidP="001067A3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F7057B">
              <w:rPr>
                <w:bCs/>
              </w:rPr>
              <w:t>Time Synchronization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3026A75A" w14:textId="78E3D9B4" w:rsidR="003C603D" w:rsidRPr="00F7057B" w:rsidRDefault="003C603D" w:rsidP="001067A3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>
              <w:rPr>
                <w:bCs/>
                <w:lang w:val="en-US"/>
              </w:rPr>
              <w:t xml:space="preserve">Identify the potentially </w:t>
            </w:r>
            <w:r w:rsidRPr="00F7057B">
              <w:rPr>
                <w:bCs/>
                <w:lang w:val="en-US"/>
              </w:rPr>
              <w:t>needed enhancements</w:t>
            </w:r>
            <w:r>
              <w:rPr>
                <w:bCs/>
                <w:lang w:val="en-US"/>
              </w:rPr>
              <w:t xml:space="preserve"> on propagation delay compensation</w:t>
            </w:r>
            <w:r w:rsidRPr="00F7057B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 xml:space="preserve">based on the studies </w:t>
            </w:r>
            <w:r w:rsidRPr="00F7057B">
              <w:rPr>
                <w:bCs/>
                <w:lang w:val="en-US"/>
              </w:rPr>
              <w:t>(</w:t>
            </w:r>
            <w:r>
              <w:rPr>
                <w:bCs/>
                <w:lang w:val="en-US"/>
              </w:rPr>
              <w:t>if any</w:t>
            </w:r>
            <w:r w:rsidRPr="00F7057B">
              <w:rPr>
                <w:bCs/>
                <w:lang w:val="en-US"/>
              </w:rPr>
              <w:t>)</w:t>
            </w:r>
          </w:p>
        </w:tc>
      </w:tr>
      <w:tr w:rsidR="003C603D" w:rsidRPr="00F7057B" w14:paraId="58B52EE6" w14:textId="77777777" w:rsidTr="00D36A7D">
        <w:trPr>
          <w:trHeight w:val="522"/>
        </w:trPr>
        <w:tc>
          <w:tcPr>
            <w:tcW w:w="1838" w:type="dxa"/>
            <w:vMerge/>
            <w:tcBorders>
              <w:left w:val="single" w:sz="12" w:space="0" w:color="auto"/>
              <w:right w:val="single" w:sz="12" w:space="0" w:color="auto"/>
            </w:tcBorders>
            <w:noWrap/>
          </w:tcPr>
          <w:p w14:paraId="621E5BC0" w14:textId="77777777" w:rsidR="003C603D" w:rsidRPr="009D4D45" w:rsidRDefault="003C603D" w:rsidP="001067A3">
            <w:pPr>
              <w:pStyle w:val="TAC"/>
              <w:spacing w:before="20" w:after="20"/>
              <w:ind w:left="57" w:right="57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4C6E7" w:themeFill="accent5" w:themeFillTint="66"/>
          </w:tcPr>
          <w:p w14:paraId="41B2BC9A" w14:textId="41CFBFA4" w:rsidR="003C603D" w:rsidRPr="00CF3468" w:rsidRDefault="003C603D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</w:t>
            </w:r>
            <w:r>
              <w:rPr>
                <w:lang w:val="en-US"/>
              </w:rPr>
              <w:t>2</w:t>
            </w:r>
            <w:r w:rsidRPr="00CF3468">
              <w:rPr>
                <w:lang w:val="en-US"/>
              </w:rPr>
              <w:t>:</w:t>
            </w:r>
            <w:r>
              <w:rPr>
                <w:lang w:val="en-US"/>
              </w:rPr>
              <w:t xml:space="preserve"> 0</w:t>
            </w:r>
            <w:r w:rsidRPr="00CF3468">
              <w:rPr>
                <w:lang w:val="en-US"/>
              </w:rPr>
              <w:t xml:space="preserve"> TUs</w:t>
            </w:r>
          </w:p>
        </w:tc>
        <w:tc>
          <w:tcPr>
            <w:tcW w:w="11765" w:type="dxa"/>
            <w:gridSpan w:val="2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4C6E7" w:themeFill="accent5" w:themeFillTint="66"/>
          </w:tcPr>
          <w:p w14:paraId="1C8FEE49" w14:textId="2CE431B4" w:rsidR="003C603D" w:rsidRPr="00237BBB" w:rsidRDefault="003D2783" w:rsidP="009D4D45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 </w:t>
            </w:r>
            <w:r w:rsidR="003C603D">
              <w:rPr>
                <w:bCs/>
                <w:lang w:val="en-US"/>
              </w:rPr>
              <w:t xml:space="preserve">No TU allocated </w:t>
            </w:r>
            <w:r w:rsidR="00CA3928">
              <w:rPr>
                <w:bCs/>
                <w:lang w:val="en-US"/>
              </w:rPr>
              <w:t xml:space="preserve">for this WI </w:t>
            </w:r>
            <w:r w:rsidR="003C603D">
              <w:rPr>
                <w:bCs/>
                <w:lang w:val="en-US"/>
              </w:rPr>
              <w:t>according to the current arrangement</w:t>
            </w:r>
          </w:p>
        </w:tc>
      </w:tr>
      <w:tr w:rsidR="003C603D" w:rsidRPr="00F7057B" w14:paraId="4D49724D" w14:textId="77777777" w:rsidTr="00D36A7D">
        <w:trPr>
          <w:trHeight w:val="522"/>
        </w:trPr>
        <w:tc>
          <w:tcPr>
            <w:tcW w:w="1838" w:type="dxa"/>
            <w:vMerge/>
            <w:tcBorders>
              <w:left w:val="single" w:sz="12" w:space="0" w:color="auto"/>
              <w:right w:val="single" w:sz="12" w:space="0" w:color="auto"/>
            </w:tcBorders>
            <w:noWrap/>
          </w:tcPr>
          <w:p w14:paraId="342201E5" w14:textId="77777777" w:rsidR="003C603D" w:rsidRPr="003C603D" w:rsidRDefault="003C603D" w:rsidP="001067A3">
            <w:pPr>
              <w:pStyle w:val="TAC"/>
              <w:spacing w:before="20" w:after="20"/>
              <w:ind w:left="57" w:right="57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</w:tcBorders>
            <w:shd w:val="clear" w:color="auto" w:fill="FBE4D5" w:themeFill="accent2" w:themeFillTint="33"/>
          </w:tcPr>
          <w:p w14:paraId="17AF7BAC" w14:textId="4356C4AB" w:rsidR="003C603D" w:rsidRPr="00CF3468" w:rsidRDefault="003C603D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</w:t>
            </w:r>
            <w:r>
              <w:rPr>
                <w:lang w:val="en-US"/>
              </w:rPr>
              <w:t>4</w:t>
            </w:r>
            <w:r w:rsidRPr="00CF3468">
              <w:rPr>
                <w:lang w:val="en-US"/>
              </w:rPr>
              <w:t>:</w:t>
            </w:r>
            <w:r>
              <w:rPr>
                <w:lang w:val="en-US"/>
              </w:rPr>
              <w:t xml:space="preserve"> 0</w:t>
            </w:r>
            <w:r w:rsidRPr="00CF3468">
              <w:rPr>
                <w:lang w:val="en-US"/>
              </w:rPr>
              <w:t xml:space="preserve"> TUs</w:t>
            </w:r>
          </w:p>
        </w:tc>
        <w:tc>
          <w:tcPr>
            <w:tcW w:w="11765" w:type="dxa"/>
            <w:gridSpan w:val="2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</w:tcPr>
          <w:p w14:paraId="18AA0333" w14:textId="795FC0B9" w:rsidR="003C603D" w:rsidRPr="00237BBB" w:rsidRDefault="003D2783" w:rsidP="009D4D45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 </w:t>
            </w:r>
            <w:r w:rsidR="003C603D">
              <w:rPr>
                <w:bCs/>
                <w:lang w:val="en-US"/>
              </w:rPr>
              <w:t xml:space="preserve">No TU allocated </w:t>
            </w:r>
            <w:r w:rsidR="00CA3928">
              <w:rPr>
                <w:bCs/>
                <w:lang w:val="en-US"/>
              </w:rPr>
              <w:t xml:space="preserve">for this WI </w:t>
            </w:r>
            <w:r w:rsidR="003C603D">
              <w:rPr>
                <w:bCs/>
                <w:lang w:val="en-US"/>
              </w:rPr>
              <w:t>according to the current arrangement</w:t>
            </w:r>
          </w:p>
        </w:tc>
      </w:tr>
      <w:tr w:rsidR="007A00CC" w:rsidRPr="00F7057B" w14:paraId="07717DE7" w14:textId="77777777" w:rsidTr="00D92EA8">
        <w:trPr>
          <w:trHeight w:val="583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noWrap/>
          </w:tcPr>
          <w:p w14:paraId="1E63B442" w14:textId="50D06BEA" w:rsidR="007A00CC" w:rsidRPr="00CF3468" w:rsidRDefault="007A00CC" w:rsidP="007A00C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May 2021</w:t>
            </w:r>
          </w:p>
          <w:p w14:paraId="7206F7DA" w14:textId="66C8C98C" w:rsidR="007A00CC" w:rsidRPr="00CF3468" w:rsidRDefault="007A00CC" w:rsidP="007A00C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RAN1#105</w:t>
            </w:r>
          </w:p>
          <w:p w14:paraId="105F6906" w14:textId="3FE8DC06" w:rsidR="007A00CC" w:rsidRPr="00CF3468" w:rsidRDefault="007A00CC" w:rsidP="007A00C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RAN2#114</w:t>
            </w:r>
          </w:p>
          <w:p w14:paraId="4A2C1C42" w14:textId="634D95B0" w:rsidR="007A00CC" w:rsidRPr="00CF3468" w:rsidRDefault="007A00CC" w:rsidP="007A00C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RAN3#112</w:t>
            </w:r>
          </w:p>
          <w:p w14:paraId="374CC45A" w14:textId="71D7D1C6" w:rsidR="007A00CC" w:rsidRPr="00CF3468" w:rsidRDefault="007A00CC" w:rsidP="007A00C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RAN4#99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E599" w:themeFill="accent4" w:themeFillTint="66"/>
          </w:tcPr>
          <w:p w14:paraId="17157AE1" w14:textId="5823D58F" w:rsidR="007A00CC" w:rsidRPr="00CF3468" w:rsidRDefault="007A00CC" w:rsidP="007A00C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 xml:space="preserve">RAN1: </w:t>
            </w:r>
            <w:r>
              <w:rPr>
                <w:lang w:val="en-US"/>
              </w:rPr>
              <w:t>1</w:t>
            </w:r>
            <w:r w:rsidRPr="00CF3468">
              <w:rPr>
                <w:lang w:val="en-US"/>
              </w:rPr>
              <w:t>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E599" w:themeFill="accent4" w:themeFillTint="66"/>
          </w:tcPr>
          <w:p w14:paraId="2E17B679" w14:textId="71C4C2DC" w:rsidR="007A00CC" w:rsidRPr="00CF3468" w:rsidRDefault="007A00CC" w:rsidP="007A00CC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PHY Feedback Enhancement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5EC0044A" w14:textId="698E5003" w:rsidR="007A00CC" w:rsidRPr="00F7057B" w:rsidRDefault="007A00CC" w:rsidP="007A00C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 xml:space="preserve">Discuss and agree the details of the identified important enhancements of UE feedback (covering both HARQ-ACK enhancements and CSI enhancements). </w:t>
            </w:r>
          </w:p>
        </w:tc>
      </w:tr>
      <w:tr w:rsidR="007A00CC" w:rsidRPr="00F7057B" w14:paraId="110DB2C2" w14:textId="77777777" w:rsidTr="00D92EA8">
        <w:trPr>
          <w:trHeight w:val="583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4833165B" w14:textId="77777777" w:rsidR="007A00CC" w:rsidRPr="00CF3468" w:rsidRDefault="007A00CC" w:rsidP="007A00C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</w:tcPr>
          <w:p w14:paraId="6AED7547" w14:textId="77777777" w:rsidR="007A00CC" w:rsidRPr="00CF3468" w:rsidRDefault="007A00CC" w:rsidP="007A00C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E599" w:themeFill="accent4" w:themeFillTint="66"/>
          </w:tcPr>
          <w:p w14:paraId="32B904ED" w14:textId="151DDECF" w:rsidR="007A00CC" w:rsidRPr="00CF3468" w:rsidRDefault="007A00CC" w:rsidP="007A00CC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NR intra-UE prioritization/multiplexing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3CA32E26" w14:textId="77777777" w:rsidR="007A00CC" w:rsidRDefault="007A00CC" w:rsidP="007A00C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>Continue to discuss (and agree) multiplexing behavior among HARQ-ACK/SR/CSI and PUSCH for traffic with different priorities for the identified important supported scenarios</w:t>
            </w:r>
          </w:p>
          <w:p w14:paraId="7EFED3BB" w14:textId="5B2E2ACA" w:rsidR="007A00CC" w:rsidRPr="00F7057B" w:rsidRDefault="007A00CC" w:rsidP="007A00C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>Continue to discuss (and agree)</w:t>
            </w:r>
            <w:r>
              <w:rPr>
                <w:lang w:val="en-US"/>
              </w:rPr>
              <w:t xml:space="preserve"> the details of simultaneous PUCCH/PUSCH operation</w:t>
            </w:r>
          </w:p>
        </w:tc>
      </w:tr>
      <w:tr w:rsidR="007A00CC" w:rsidRPr="00F7057B" w14:paraId="6185B82B" w14:textId="77777777" w:rsidTr="00D92EA8">
        <w:trPr>
          <w:trHeight w:val="583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062F1B01" w14:textId="77777777" w:rsidR="007A00CC" w:rsidRPr="00CF3468" w:rsidRDefault="007A00CC" w:rsidP="007A00C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</w:tcPr>
          <w:p w14:paraId="582B9BF4" w14:textId="77777777" w:rsidR="007A00CC" w:rsidRPr="00CF3468" w:rsidRDefault="007A00CC" w:rsidP="007A00C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E599" w:themeFill="accent4" w:themeFillTint="66"/>
          </w:tcPr>
          <w:p w14:paraId="1C0ABF04" w14:textId="152C7010" w:rsidR="007A00CC" w:rsidRPr="00CF3468" w:rsidRDefault="007A00CC" w:rsidP="007A00CC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URLLC on unlicensed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64D3BFC5" w14:textId="77777777" w:rsidR="007A00CC" w:rsidRPr="00F7057B" w:rsidRDefault="007A00CC" w:rsidP="007A00C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jc w:val="both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Continue the discussions in order to specify support for UE-initiated COT for FBE with minimum specification effort.</w:t>
            </w:r>
          </w:p>
          <w:p w14:paraId="634ECFC6" w14:textId="2A70DDFB" w:rsidR="007A00CC" w:rsidRPr="00F7057B" w:rsidRDefault="007A00CC" w:rsidP="007A00C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lastRenderedPageBreak/>
              <w:t>Continue to discuss the identified needed changes to harmonize UL configured-grant enhancements in NR-U and URLLC introduced in Rel-16 to be applicable for unlicensed spectrum</w:t>
            </w:r>
          </w:p>
        </w:tc>
      </w:tr>
      <w:tr w:rsidR="007A00CC" w:rsidRPr="00F7057B" w14:paraId="318C9822" w14:textId="77777777" w:rsidTr="00D92EA8">
        <w:trPr>
          <w:trHeight w:val="583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61F73045" w14:textId="77777777" w:rsidR="007A00CC" w:rsidRPr="00CF3468" w:rsidRDefault="007A00CC" w:rsidP="007A00C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</w:tcPr>
          <w:p w14:paraId="6303C16C" w14:textId="77777777" w:rsidR="007A00CC" w:rsidRPr="00CF3468" w:rsidRDefault="007A00CC" w:rsidP="007A00C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E599" w:themeFill="accent4" w:themeFillTint="66"/>
          </w:tcPr>
          <w:p w14:paraId="22203DD4" w14:textId="4700B1DC" w:rsidR="007A00CC" w:rsidRPr="00CF3468" w:rsidRDefault="007A00CC" w:rsidP="007A00CC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F7057B">
              <w:rPr>
                <w:bCs/>
              </w:rPr>
              <w:t>Time Synchronization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49F0AF94" w14:textId="614B5209" w:rsidR="007A00CC" w:rsidRPr="00F7057B" w:rsidRDefault="001479BC" w:rsidP="007A00C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>
              <w:rPr>
                <w:bCs/>
                <w:lang w:val="en-US"/>
              </w:rPr>
              <w:t xml:space="preserve">Discuss and agree the potentially </w:t>
            </w:r>
            <w:r w:rsidRPr="00F7057B">
              <w:rPr>
                <w:bCs/>
                <w:lang w:val="en-US"/>
              </w:rPr>
              <w:t>needed enhancements</w:t>
            </w:r>
            <w:r>
              <w:rPr>
                <w:bCs/>
                <w:lang w:val="en-US"/>
              </w:rPr>
              <w:t xml:space="preserve"> on propagation delay compensation</w:t>
            </w:r>
            <w:r w:rsidRPr="00F7057B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 xml:space="preserve">based on the studies </w:t>
            </w:r>
            <w:r w:rsidRPr="00F7057B">
              <w:rPr>
                <w:bCs/>
                <w:lang w:val="en-US"/>
              </w:rPr>
              <w:t>(</w:t>
            </w:r>
            <w:r>
              <w:rPr>
                <w:bCs/>
                <w:lang w:val="en-US"/>
              </w:rPr>
              <w:t>if any</w:t>
            </w:r>
            <w:r w:rsidRPr="00F7057B">
              <w:rPr>
                <w:bCs/>
                <w:lang w:val="en-US"/>
              </w:rPr>
              <w:t>)</w:t>
            </w:r>
          </w:p>
        </w:tc>
      </w:tr>
      <w:tr w:rsidR="008B52B9" w:rsidRPr="00F7057B" w14:paraId="104A57FC" w14:textId="77777777" w:rsidTr="003C603D">
        <w:trPr>
          <w:trHeight w:val="549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53156235" w14:textId="77777777" w:rsidR="008B52B9" w:rsidRPr="00CF3468" w:rsidRDefault="008B52B9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B4C6E7" w:themeFill="accent5" w:themeFillTint="66"/>
          </w:tcPr>
          <w:p w14:paraId="76657DD1" w14:textId="0E9E36B5" w:rsidR="008B52B9" w:rsidRPr="00CF3468" w:rsidRDefault="008B52B9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RAN2: 1TU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4" w:space="0" w:color="auto"/>
            </w:tcBorders>
            <w:shd w:val="clear" w:color="auto" w:fill="B4C6E7" w:themeFill="accent5" w:themeFillTint="66"/>
          </w:tcPr>
          <w:p w14:paraId="2E98B0B7" w14:textId="6CD7617C" w:rsidR="008B52B9" w:rsidRPr="00CF3468" w:rsidRDefault="008B52B9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  <w:lang w:val="en-US"/>
              </w:rPr>
              <w:t>Time Synchronization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31A8C514" w14:textId="19B30870" w:rsidR="00EB4A24" w:rsidRDefault="00EB4A24" w:rsidP="00EB4A24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Continue to discuss RAN2 impacts of time-synchronization mechanism agreed in RAN1</w:t>
            </w:r>
          </w:p>
          <w:p w14:paraId="32C024A3" w14:textId="1B45461B" w:rsidR="008B52B9" w:rsidRPr="00CF3468" w:rsidRDefault="00EB4A24" w:rsidP="00EB4A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>
              <w:rPr>
                <w:bCs/>
                <w:lang w:val="en-US"/>
              </w:rPr>
              <w:t>Continue to discuss potential mobility impacts to time synchronization and agree on any enhancement that is needed.</w:t>
            </w:r>
          </w:p>
        </w:tc>
      </w:tr>
      <w:tr w:rsidR="008B52B9" w:rsidRPr="00F7057B" w14:paraId="7518B2BC" w14:textId="77777777" w:rsidTr="003C603D">
        <w:trPr>
          <w:trHeight w:val="549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152DB754" w14:textId="77777777" w:rsidR="008B52B9" w:rsidRPr="00CF3468" w:rsidRDefault="008B52B9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</w:tcPr>
          <w:p w14:paraId="15DEC452" w14:textId="77777777" w:rsidR="008B52B9" w:rsidRPr="00CF3468" w:rsidRDefault="008B52B9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B4C6E7" w:themeFill="accent5" w:themeFillTint="66"/>
          </w:tcPr>
          <w:p w14:paraId="1E1E371D" w14:textId="06DA19AF" w:rsidR="008B52B9" w:rsidRPr="00CF3468" w:rsidRDefault="008B52B9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URLLC on unlicensed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0835054B" w14:textId="3775FB1F" w:rsidR="008B52B9" w:rsidRPr="00F7057B" w:rsidRDefault="00EB4A24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Continue to discuss harmonization of UL configured grant, and any RAN2 impacts of UE-initiated COT for FBE </w:t>
            </w:r>
          </w:p>
        </w:tc>
      </w:tr>
      <w:tr w:rsidR="008B52B9" w:rsidRPr="00F7057B" w14:paraId="6F555EC6" w14:textId="77777777" w:rsidTr="003C603D">
        <w:trPr>
          <w:trHeight w:val="549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0EFD8465" w14:textId="77777777" w:rsidR="008B52B9" w:rsidRPr="00CF3468" w:rsidRDefault="008B52B9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</w:tcPr>
          <w:p w14:paraId="2ECCD329" w14:textId="77777777" w:rsidR="008B52B9" w:rsidRPr="00CF3468" w:rsidRDefault="008B52B9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B4C6E7" w:themeFill="accent5" w:themeFillTint="66"/>
          </w:tcPr>
          <w:p w14:paraId="02CD95C7" w14:textId="622F8A69" w:rsidR="008B52B9" w:rsidRPr="00CF3468" w:rsidRDefault="008B52B9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QoS enhancement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23F7AA84" w14:textId="510F7F54" w:rsidR="008B52B9" w:rsidRPr="00F7057B" w:rsidRDefault="00EB4A24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Continue to discuss enhancement for survival time.</w:t>
            </w:r>
          </w:p>
        </w:tc>
      </w:tr>
      <w:tr w:rsidR="008B52B9" w:rsidRPr="00F7057B" w14:paraId="7E0A00B8" w14:textId="77777777" w:rsidTr="003C603D">
        <w:trPr>
          <w:trHeight w:val="549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0A63CFE6" w14:textId="77777777" w:rsidR="008B52B9" w:rsidRPr="00CF3468" w:rsidRDefault="008B52B9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</w:tcPr>
          <w:p w14:paraId="322B57BD" w14:textId="77777777" w:rsidR="008B52B9" w:rsidRPr="00CF3468" w:rsidRDefault="008B52B9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12" w:space="0" w:color="auto"/>
            </w:tcBorders>
            <w:shd w:val="clear" w:color="auto" w:fill="B4C6E7" w:themeFill="accent5" w:themeFillTint="66"/>
          </w:tcPr>
          <w:p w14:paraId="43D1B571" w14:textId="0A67594C" w:rsidR="008B52B9" w:rsidRPr="00CF3468" w:rsidRDefault="008B52B9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bCs/>
              </w:rPr>
              <w:t>M</w:t>
            </w:r>
            <w:r w:rsidRPr="009D28A4">
              <w:rPr>
                <w:bCs/>
              </w:rPr>
              <w:t>iscellaneous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4DB16049" w14:textId="77777777" w:rsidR="008B52B9" w:rsidRDefault="00EB4A24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Continue to discuss Stage-2 running CR</w:t>
            </w:r>
          </w:p>
          <w:p w14:paraId="5F2A8A56" w14:textId="55393E71" w:rsidR="00EB4A24" w:rsidRPr="00F7057B" w:rsidRDefault="00EB4A24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Initialize discussions on Stage-3 running CRs</w:t>
            </w:r>
          </w:p>
        </w:tc>
      </w:tr>
      <w:tr w:rsidR="00F7057B" w:rsidRPr="00F7057B" w14:paraId="2AA85860" w14:textId="77777777" w:rsidTr="003C603D">
        <w:trPr>
          <w:trHeight w:val="529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18E6D5DA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6AA6CAE8" w14:textId="4F669308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RAN3: 0.5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1BC327C3" w14:textId="1C9770A2" w:rsidR="00A24B24" w:rsidRPr="00CF3468" w:rsidRDefault="00A24B24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28D91286" w14:textId="082D8687" w:rsidR="00A24B24" w:rsidRPr="00CF3468" w:rsidRDefault="02FA6C34" w:rsidP="054EE60D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54EE60D">
              <w:rPr>
                <w:lang w:val="en-US"/>
              </w:rPr>
              <w:t xml:space="preserve">Continue discussion on time synchronization and QoS enhancements, </w:t>
            </w:r>
            <w:proofErr w:type="gramStart"/>
            <w:r w:rsidRPr="054EE60D">
              <w:rPr>
                <w:lang w:val="en-US"/>
              </w:rPr>
              <w:t>taking into account</w:t>
            </w:r>
            <w:proofErr w:type="gramEnd"/>
            <w:r w:rsidRPr="054EE60D">
              <w:rPr>
                <w:lang w:val="en-US"/>
              </w:rPr>
              <w:t xml:space="preserve"> RAN2 progress</w:t>
            </w:r>
            <w:r w:rsidR="04C4D763" w:rsidRPr="054EE60D">
              <w:rPr>
                <w:lang w:val="en-US"/>
              </w:rPr>
              <w:t>.</w:t>
            </w:r>
          </w:p>
        </w:tc>
      </w:tr>
      <w:tr w:rsidR="00F7057B" w:rsidRPr="00F7057B" w14:paraId="23CC6826" w14:textId="77777777" w:rsidTr="003C603D">
        <w:trPr>
          <w:trHeight w:val="537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589DDEC9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3B78A59A" w14:textId="6F9FD1C8" w:rsidR="00A24B24" w:rsidRPr="00CF3468" w:rsidDel="00A3792A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 xml:space="preserve">RAN4: </w:t>
            </w:r>
            <w:r w:rsidR="00F06187">
              <w:rPr>
                <w:lang w:val="en-US"/>
              </w:rPr>
              <w:t xml:space="preserve">0.5 </w:t>
            </w:r>
            <w:r w:rsidRPr="00CF3468">
              <w:rPr>
                <w:lang w:val="en-US"/>
              </w:rPr>
              <w:t>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1E75E3F5" w14:textId="136773AC" w:rsidR="00A24B24" w:rsidRPr="00CF3468" w:rsidRDefault="00A24B24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  <w:noWrap/>
          </w:tcPr>
          <w:p w14:paraId="34460EFF" w14:textId="558EA3DC" w:rsidR="00A24B24" w:rsidRPr="00CF3468" w:rsidDel="00A3792A" w:rsidRDefault="00823716" w:rsidP="26330530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 xml:space="preserve">Discuss </w:t>
            </w:r>
            <w:r w:rsidR="738A1A35" w:rsidRPr="00CF3468">
              <w:rPr>
                <w:lang w:val="en-US"/>
              </w:rPr>
              <w:t>RRM core requirements</w:t>
            </w:r>
            <w:r w:rsidR="03F40A45" w:rsidRPr="262AFCC8">
              <w:rPr>
                <w:lang w:val="en-US"/>
              </w:rPr>
              <w:t>.</w:t>
            </w:r>
          </w:p>
          <w:p w14:paraId="2BB6EDC5" w14:textId="6D13E611" w:rsidR="00A24B24" w:rsidRPr="00D92EA8" w:rsidDel="00A3792A" w:rsidRDefault="00A24B24" w:rsidP="009D4D45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/>
              </w:rPr>
            </w:pPr>
          </w:p>
        </w:tc>
      </w:tr>
      <w:tr w:rsidR="007B1E99" w:rsidRPr="00F7057B" w14:paraId="0FB85395" w14:textId="77777777" w:rsidTr="054EE60D">
        <w:trPr>
          <w:trHeight w:val="353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</w:tcPr>
          <w:p w14:paraId="1F40FDF5" w14:textId="77777777" w:rsidR="007B1E99" w:rsidRPr="00CF3468" w:rsidRDefault="007B1E99" w:rsidP="007B1E99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Aug. 2021</w:t>
            </w:r>
          </w:p>
          <w:p w14:paraId="01B0ECC1" w14:textId="1D5D9803" w:rsidR="007B1E99" w:rsidRDefault="007B1E99" w:rsidP="007B1E99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>
              <w:rPr>
                <w:lang w:val="en-US"/>
              </w:rPr>
              <w:t>RAN1#106</w:t>
            </w:r>
          </w:p>
          <w:p w14:paraId="1B5B75CD" w14:textId="60463D77" w:rsidR="007B1E99" w:rsidRPr="00CF3468" w:rsidRDefault="007B1E99" w:rsidP="007B1E99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RAN2#115</w:t>
            </w:r>
          </w:p>
          <w:p w14:paraId="1EC2EC20" w14:textId="77777777" w:rsidR="007B1E99" w:rsidRPr="00CF3468" w:rsidRDefault="007B1E99" w:rsidP="007B1E99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RAN3#113</w:t>
            </w:r>
          </w:p>
          <w:p w14:paraId="77256608" w14:textId="36E9595F" w:rsidR="007B1E99" w:rsidRPr="00CF3468" w:rsidRDefault="007B1E99" w:rsidP="007B1E99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RAN4#100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E599" w:themeFill="accent4" w:themeFillTint="66"/>
          </w:tcPr>
          <w:p w14:paraId="70C82A67" w14:textId="353BFF42" w:rsidR="007B1E99" w:rsidRPr="00CF3468" w:rsidRDefault="007B1E99" w:rsidP="007B1E99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 xml:space="preserve">RAN1: </w:t>
            </w:r>
            <w:r>
              <w:rPr>
                <w:lang w:val="en-US"/>
              </w:rPr>
              <w:t>2</w:t>
            </w:r>
            <w:r w:rsidRPr="00CF3468">
              <w:rPr>
                <w:lang w:val="en-US"/>
              </w:rPr>
              <w:t>TUs</w:t>
            </w:r>
          </w:p>
        </w:tc>
        <w:tc>
          <w:tcPr>
            <w:tcW w:w="3969" w:type="dxa"/>
            <w:tcBorders>
              <w:top w:val="single" w:sz="12" w:space="0" w:color="auto"/>
            </w:tcBorders>
            <w:shd w:val="clear" w:color="auto" w:fill="FFE599" w:themeFill="accent4" w:themeFillTint="66"/>
          </w:tcPr>
          <w:p w14:paraId="4A0FA807" w14:textId="72D78043" w:rsidR="007B1E99" w:rsidRPr="00CF3468" w:rsidRDefault="007B1E99" w:rsidP="007B1E99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PHY Feedback Enhancement</w:t>
            </w:r>
          </w:p>
        </w:tc>
        <w:tc>
          <w:tcPr>
            <w:tcW w:w="7796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55AE0310" w14:textId="55675015" w:rsidR="007B1E99" w:rsidRPr="00F7057B" w:rsidRDefault="007B1E99" w:rsidP="007B1E99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 xml:space="preserve">Discuss and agree the details of the identified important enhancements of UE feedback (covering both HARQ-ACK enhancements and CSI enhancements). </w:t>
            </w:r>
          </w:p>
        </w:tc>
      </w:tr>
      <w:tr w:rsidR="007B1E99" w:rsidRPr="00F7057B" w14:paraId="5B50EE8C" w14:textId="77777777" w:rsidTr="00D92EA8">
        <w:trPr>
          <w:trHeight w:val="353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038C7E7F" w14:textId="77777777" w:rsidR="007B1E99" w:rsidRPr="00CF3468" w:rsidRDefault="007B1E99" w:rsidP="007B1E99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</w:tcPr>
          <w:p w14:paraId="3FDD90B4" w14:textId="77777777" w:rsidR="007B1E99" w:rsidRPr="00CF3468" w:rsidRDefault="007B1E99" w:rsidP="007B1E99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FFE599" w:themeFill="accent4" w:themeFillTint="66"/>
          </w:tcPr>
          <w:p w14:paraId="32050FAA" w14:textId="74D76132" w:rsidR="007B1E99" w:rsidRPr="00CF3468" w:rsidRDefault="007B1E99" w:rsidP="007B1E99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NR intra-UE prioritization/multiplexing</w:t>
            </w:r>
          </w:p>
        </w:tc>
        <w:tc>
          <w:tcPr>
            <w:tcW w:w="7796" w:type="dxa"/>
            <w:tcBorders>
              <w:top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05B8BD52" w14:textId="77777777" w:rsidR="007B1E99" w:rsidRDefault="007B1E99" w:rsidP="007B1E99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>Continue to discuss (and agree) multiplexing behavior among HARQ-ACK/SR/CSI and PUSCH for traffic with different priorities for the identified important supported scenarios</w:t>
            </w:r>
          </w:p>
          <w:p w14:paraId="0736C5DA" w14:textId="1B439389" w:rsidR="007B1E99" w:rsidRPr="00F7057B" w:rsidRDefault="007B1E99" w:rsidP="007B1E99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>Continue to discuss (and agree)</w:t>
            </w:r>
            <w:r>
              <w:rPr>
                <w:lang w:val="en-US"/>
              </w:rPr>
              <w:t xml:space="preserve"> the details of simultaneous PUCCH/PUSCH operation</w:t>
            </w:r>
          </w:p>
        </w:tc>
      </w:tr>
      <w:tr w:rsidR="007B1E99" w:rsidRPr="00F7057B" w14:paraId="089537FD" w14:textId="77777777" w:rsidTr="00D92EA8">
        <w:trPr>
          <w:trHeight w:val="353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2C36471C" w14:textId="77777777" w:rsidR="007B1E99" w:rsidRPr="00CF3468" w:rsidRDefault="007B1E99" w:rsidP="007B1E99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</w:tcPr>
          <w:p w14:paraId="3952B9F1" w14:textId="77777777" w:rsidR="007B1E99" w:rsidRPr="00CF3468" w:rsidRDefault="007B1E99" w:rsidP="007B1E99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FFE599" w:themeFill="accent4" w:themeFillTint="66"/>
          </w:tcPr>
          <w:p w14:paraId="35B411F1" w14:textId="0A7FB0B6" w:rsidR="007B1E99" w:rsidRPr="00CF3468" w:rsidRDefault="007B1E99" w:rsidP="007B1E99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URLLC on unlicensed</w:t>
            </w:r>
          </w:p>
        </w:tc>
        <w:tc>
          <w:tcPr>
            <w:tcW w:w="7796" w:type="dxa"/>
            <w:tcBorders>
              <w:top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5FAAE399" w14:textId="77777777" w:rsidR="007B1E99" w:rsidRPr="00F7057B" w:rsidRDefault="007B1E99" w:rsidP="007B1E99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jc w:val="both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Continue the discussions in order to specify support for UE-initiated COT for FBE with minimum specification effort.</w:t>
            </w:r>
          </w:p>
          <w:p w14:paraId="582117A7" w14:textId="39EA483D" w:rsidR="007B1E99" w:rsidRPr="00F7057B" w:rsidRDefault="007B1E99" w:rsidP="007B1E99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>Continue to discuss the identified needed changes to harmonize UL configured-grant enhancements in NR-U and URLLC introduced in Rel-16 to be applicable for unlicensed spectrum</w:t>
            </w:r>
          </w:p>
        </w:tc>
      </w:tr>
      <w:tr w:rsidR="007B1E99" w:rsidRPr="00F7057B" w14:paraId="4F734BB7" w14:textId="77777777" w:rsidTr="00D92EA8">
        <w:trPr>
          <w:trHeight w:val="353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10D01BA1" w14:textId="77777777" w:rsidR="007B1E99" w:rsidRPr="00CF3468" w:rsidRDefault="007B1E99" w:rsidP="007B1E99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</w:tcPr>
          <w:p w14:paraId="1AC09A93" w14:textId="77777777" w:rsidR="007B1E99" w:rsidRPr="00CF3468" w:rsidRDefault="007B1E99" w:rsidP="007B1E99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FFE599" w:themeFill="accent4" w:themeFillTint="66"/>
          </w:tcPr>
          <w:p w14:paraId="69F6BDE2" w14:textId="6BE215F6" w:rsidR="007B1E99" w:rsidRPr="00CF3468" w:rsidRDefault="007B1E99" w:rsidP="007B1E99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F7057B">
              <w:rPr>
                <w:bCs/>
              </w:rPr>
              <w:t>Time Synchronization</w:t>
            </w:r>
          </w:p>
        </w:tc>
        <w:tc>
          <w:tcPr>
            <w:tcW w:w="7796" w:type="dxa"/>
            <w:tcBorders>
              <w:top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39DF880E" w14:textId="42DA1F41" w:rsidR="007B1E99" w:rsidRPr="00F7057B" w:rsidRDefault="001479BC" w:rsidP="007B1E99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>
              <w:rPr>
                <w:bCs/>
                <w:lang w:val="en-US"/>
              </w:rPr>
              <w:t xml:space="preserve">Discuss and agree further details of potentially </w:t>
            </w:r>
            <w:r w:rsidRPr="00F7057B">
              <w:rPr>
                <w:bCs/>
                <w:lang w:val="en-US"/>
              </w:rPr>
              <w:t>needed enhancements</w:t>
            </w:r>
            <w:r>
              <w:rPr>
                <w:bCs/>
                <w:lang w:val="en-US"/>
              </w:rPr>
              <w:t xml:space="preserve"> on propagation delay compensation</w:t>
            </w:r>
            <w:r w:rsidRPr="00F7057B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 xml:space="preserve">based on the studies </w:t>
            </w:r>
            <w:r w:rsidRPr="00F7057B">
              <w:rPr>
                <w:bCs/>
                <w:lang w:val="en-US"/>
              </w:rPr>
              <w:t>(</w:t>
            </w:r>
            <w:r>
              <w:rPr>
                <w:bCs/>
                <w:lang w:val="en-US"/>
              </w:rPr>
              <w:t>if any</w:t>
            </w:r>
            <w:r w:rsidRPr="00F7057B">
              <w:rPr>
                <w:bCs/>
                <w:lang w:val="en-US"/>
              </w:rPr>
              <w:t>)</w:t>
            </w:r>
          </w:p>
        </w:tc>
      </w:tr>
      <w:tr w:rsidR="001479BC" w:rsidRPr="00F7057B" w14:paraId="0ED5006C" w14:textId="77777777" w:rsidTr="003C603D">
        <w:trPr>
          <w:trHeight w:val="353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59AF45E1" w14:textId="7A369471" w:rsidR="008F61BC" w:rsidRPr="00CF3468" w:rsidDel="00A3792A" w:rsidRDefault="008F61BC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14:paraId="3418AB6B" w14:textId="516D1169" w:rsidR="008F61BC" w:rsidRPr="00CF3468" w:rsidRDefault="008F61BC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RAN2: 1TU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14:paraId="31750A2E" w14:textId="2F6E0C71" w:rsidR="008F61BC" w:rsidRPr="009D4D45" w:rsidRDefault="008F61BC" w:rsidP="0082371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 w:rsidRPr="00CF3468">
              <w:rPr>
                <w:bCs/>
                <w:lang w:val="en-US"/>
              </w:rPr>
              <w:t>Time Synchronization</w:t>
            </w:r>
          </w:p>
        </w:tc>
        <w:tc>
          <w:tcPr>
            <w:tcW w:w="77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7214462C" w14:textId="2BE0250B" w:rsidR="008F61BC" w:rsidRPr="00CF3468" w:rsidDel="00A3792A" w:rsidRDefault="00A848CD" w:rsidP="008F61B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Conclude all pending issues</w:t>
            </w:r>
          </w:p>
        </w:tc>
      </w:tr>
      <w:tr w:rsidR="008F61BC" w:rsidRPr="00F7057B" w14:paraId="2E28973F" w14:textId="77777777" w:rsidTr="009D4D45">
        <w:trPr>
          <w:trHeight w:val="353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6924E922" w14:textId="77777777" w:rsidR="008F61BC" w:rsidRPr="00CF3468" w:rsidDel="00A3792A" w:rsidRDefault="008F61BC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</w:tcPr>
          <w:p w14:paraId="4810B4A3" w14:textId="77777777" w:rsidR="008F61BC" w:rsidRPr="00CF3468" w:rsidRDefault="008F61BC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14:paraId="43EEB1A6" w14:textId="615CD3F0" w:rsidR="008F61BC" w:rsidRPr="00823716" w:rsidRDefault="008F61BC" w:rsidP="0082371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 w:rsidRPr="00CF3468">
              <w:rPr>
                <w:bCs/>
              </w:rPr>
              <w:t>URLLC on unlicensed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3721FE61" w14:textId="4280C2AA" w:rsidR="008F61BC" w:rsidRDefault="00A848CD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Conclude all pending issues</w:t>
            </w:r>
          </w:p>
        </w:tc>
      </w:tr>
      <w:tr w:rsidR="008F61BC" w:rsidRPr="00F7057B" w14:paraId="0CE0AA4C" w14:textId="77777777" w:rsidTr="009D4D45">
        <w:trPr>
          <w:trHeight w:val="353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25B0F8CA" w14:textId="77777777" w:rsidR="008F61BC" w:rsidRPr="00CF3468" w:rsidDel="00A3792A" w:rsidRDefault="008F61BC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</w:tcPr>
          <w:p w14:paraId="11452671" w14:textId="77777777" w:rsidR="008F61BC" w:rsidRPr="00CF3468" w:rsidRDefault="008F61BC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14:paraId="24E0745A" w14:textId="2C5BF418" w:rsidR="008F61BC" w:rsidRPr="00CF3468" w:rsidRDefault="008F61BC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QoS enhancement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51DC561E" w14:textId="60B8BF95" w:rsidR="008F61BC" w:rsidRDefault="00A848CD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Conclude all pending issues</w:t>
            </w:r>
          </w:p>
        </w:tc>
      </w:tr>
      <w:tr w:rsidR="008F61BC" w:rsidRPr="00F7057B" w14:paraId="6009372E" w14:textId="77777777" w:rsidTr="009D4D45">
        <w:trPr>
          <w:trHeight w:val="353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79B2848F" w14:textId="77777777" w:rsidR="008F61BC" w:rsidRPr="00CF3468" w:rsidDel="00A3792A" w:rsidRDefault="008F61BC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</w:tcPr>
          <w:p w14:paraId="50945005" w14:textId="77777777" w:rsidR="008F61BC" w:rsidRPr="00CF3468" w:rsidRDefault="008F61BC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14:paraId="64CEA336" w14:textId="018A9CBA" w:rsidR="008F61BC" w:rsidRPr="00CF3468" w:rsidRDefault="008F61BC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bCs/>
              </w:rPr>
              <w:t>M</w:t>
            </w:r>
            <w:r w:rsidRPr="009D28A4">
              <w:rPr>
                <w:bCs/>
              </w:rPr>
              <w:t>iscellaneous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07A46615" w14:textId="77777777" w:rsidR="008F61BC" w:rsidRPr="00F7057B" w:rsidRDefault="008F61BC" w:rsidP="008F61B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Continue discussing </w:t>
            </w:r>
            <w:r w:rsidRPr="00F7057B">
              <w:rPr>
                <w:bCs/>
                <w:lang w:val="en-US"/>
              </w:rPr>
              <w:t xml:space="preserve">stage-2 CR </w:t>
            </w:r>
            <w:r>
              <w:rPr>
                <w:bCs/>
                <w:lang w:val="en-US"/>
              </w:rPr>
              <w:t>for all topics</w:t>
            </w:r>
          </w:p>
          <w:p w14:paraId="66582ED3" w14:textId="48ECDCEA" w:rsidR="008F61BC" w:rsidRDefault="008F61BC" w:rsidP="008F61B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 xml:space="preserve">Continue </w:t>
            </w:r>
            <w:r w:rsidRPr="00F7057B">
              <w:rPr>
                <w:lang w:val="en-US"/>
              </w:rPr>
              <w:t>discussing</w:t>
            </w:r>
            <w:r w:rsidRPr="00F7057B">
              <w:rPr>
                <w:bCs/>
                <w:lang w:val="en-US"/>
              </w:rPr>
              <w:t xml:space="preserve"> stage-3 details and updating running stage-3 CRs, for all topics</w:t>
            </w:r>
          </w:p>
        </w:tc>
      </w:tr>
      <w:tr w:rsidR="00F06187" w:rsidRPr="00F7057B" w14:paraId="5DEA276E" w14:textId="77777777" w:rsidTr="003C603D">
        <w:trPr>
          <w:trHeight w:val="401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081BD0C3" w14:textId="77777777" w:rsidR="00F06187" w:rsidRPr="00CF3468" w:rsidRDefault="00F06187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2E2472CD" w14:textId="13997540" w:rsidR="00F06187" w:rsidRPr="00CF3468" w:rsidRDefault="00F06187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RAN3: 0.5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4754F186" w14:textId="45ABEC72" w:rsidR="00F06187" w:rsidRPr="00CF3468" w:rsidRDefault="00F06187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20C26D5C" w14:textId="50F9D03E" w:rsidR="00F06187" w:rsidRPr="00CF3468" w:rsidRDefault="1A0355B3" w:rsidP="054EE60D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54EE60D">
              <w:rPr>
                <w:lang w:val="en-US"/>
              </w:rPr>
              <w:t xml:space="preserve">Continue discussion on time synchronization and QoS enhancements, </w:t>
            </w:r>
            <w:proofErr w:type="gramStart"/>
            <w:r w:rsidRPr="054EE60D">
              <w:rPr>
                <w:lang w:val="en-US"/>
              </w:rPr>
              <w:t>taking into account</w:t>
            </w:r>
            <w:proofErr w:type="gramEnd"/>
            <w:r w:rsidRPr="054EE60D">
              <w:rPr>
                <w:lang w:val="en-US"/>
              </w:rPr>
              <w:t xml:space="preserve"> RAN2 progress</w:t>
            </w:r>
            <w:r w:rsidR="76C6DB05" w:rsidRPr="054EE60D">
              <w:rPr>
                <w:lang w:val="en-US"/>
              </w:rPr>
              <w:t>.</w:t>
            </w:r>
            <w:r w:rsidR="00F06187" w:rsidRPr="054EE60D">
              <w:rPr>
                <w:lang w:val="en-US"/>
              </w:rPr>
              <w:t xml:space="preserve"> </w:t>
            </w:r>
          </w:p>
        </w:tc>
      </w:tr>
      <w:tr w:rsidR="00F06187" w:rsidRPr="00F7057B" w14:paraId="4BC32AA3" w14:textId="77777777" w:rsidTr="003C603D">
        <w:trPr>
          <w:trHeight w:val="341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45462C44" w14:textId="77777777" w:rsidR="00F06187" w:rsidRPr="00CF3468" w:rsidRDefault="00F06187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301D14B4" w14:textId="1C1773D5" w:rsidR="00F06187" w:rsidRPr="00CF3468" w:rsidRDefault="00F06187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 xml:space="preserve">RAN4: </w:t>
            </w:r>
            <w:r>
              <w:rPr>
                <w:lang w:val="en-US"/>
              </w:rPr>
              <w:t>0.5</w:t>
            </w:r>
            <w:r w:rsidRPr="00CF3468">
              <w:rPr>
                <w:lang w:val="en-US"/>
              </w:rPr>
              <w:t xml:space="preserve">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66B01BB9" w14:textId="7928534A" w:rsidR="00F06187" w:rsidRPr="00CF3468" w:rsidRDefault="00F06187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  <w:noWrap/>
          </w:tcPr>
          <w:p w14:paraId="2E23FABF" w14:textId="707B840B" w:rsidR="6F5B3AE1" w:rsidRDefault="6F5B3AE1" w:rsidP="262AFCC8">
            <w:pPr>
              <w:pStyle w:val="ListParagraph"/>
              <w:numPr>
                <w:ilvl w:val="0"/>
                <w:numId w:val="9"/>
              </w:numPr>
              <w:spacing w:after="0"/>
              <w:ind w:left="561"/>
              <w:rPr>
                <w:lang w:val="en-US"/>
              </w:rPr>
            </w:pPr>
            <w:r w:rsidRPr="262AFCC8">
              <w:rPr>
                <w:lang w:val="en-US"/>
              </w:rPr>
              <w:t>Discuss RRM core requirements</w:t>
            </w:r>
            <w:r w:rsidR="229A1FFF" w:rsidRPr="262AFCC8">
              <w:rPr>
                <w:lang w:val="en-US"/>
              </w:rPr>
              <w:t>.</w:t>
            </w:r>
          </w:p>
          <w:p w14:paraId="0D247C59" w14:textId="1CEBD794" w:rsidR="00F06187" w:rsidRPr="00B56FF6" w:rsidDel="00A3792A" w:rsidRDefault="00F06187" w:rsidP="009D4D45">
            <w:pPr>
              <w:keepNext/>
              <w:overflowPunct w:val="0"/>
              <w:autoSpaceDE w:val="0"/>
              <w:autoSpaceDN w:val="0"/>
              <w:adjustRightInd w:val="0"/>
              <w:spacing w:after="0"/>
              <w:ind w:left="201"/>
              <w:textAlignment w:val="baseline"/>
              <w:rPr>
                <w:lang w:val="en-US"/>
              </w:rPr>
            </w:pPr>
          </w:p>
        </w:tc>
      </w:tr>
      <w:tr w:rsidR="00F06187" w:rsidRPr="00F7057B" w:rsidDel="00A3792A" w14:paraId="3567C016" w14:textId="77777777" w:rsidTr="054EE60D">
        <w:trPr>
          <w:trHeight w:val="313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</w:tcPr>
          <w:p w14:paraId="6F11D103" w14:textId="77777777" w:rsidR="00F06187" w:rsidRPr="00CF3468" w:rsidRDefault="00F06187" w:rsidP="00F0618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Oct. 2021</w:t>
            </w:r>
          </w:p>
          <w:p w14:paraId="5AE829F0" w14:textId="0E465F7F" w:rsidR="00AE2B98" w:rsidRDefault="00AE2B98" w:rsidP="00F0618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>
              <w:rPr>
                <w:lang w:val="en-US"/>
              </w:rPr>
              <w:t>RAN1#107</w:t>
            </w:r>
          </w:p>
          <w:p w14:paraId="198C4672" w14:textId="45E41AE2" w:rsidR="00F06187" w:rsidRPr="00CF3468" w:rsidRDefault="00F06187" w:rsidP="00F0618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RAN2#115bis</w:t>
            </w:r>
          </w:p>
          <w:p w14:paraId="35773BB0" w14:textId="77777777" w:rsidR="00F06187" w:rsidRPr="00CF3468" w:rsidRDefault="00F06187" w:rsidP="00F0618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RAN3#113bis</w:t>
            </w:r>
          </w:p>
          <w:p w14:paraId="7E98C913" w14:textId="3A399239" w:rsidR="00F06187" w:rsidRPr="00CF3468" w:rsidRDefault="00F06187" w:rsidP="00F0618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RAN4#100bis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</w:tcBorders>
            <w:shd w:val="clear" w:color="auto" w:fill="FFE599" w:themeFill="accent4" w:themeFillTint="66"/>
          </w:tcPr>
          <w:p w14:paraId="4666C89A" w14:textId="53D97AE5" w:rsidR="00F06187" w:rsidRPr="00CF3468" w:rsidRDefault="00F06187" w:rsidP="00F06187">
            <w:pPr>
              <w:pStyle w:val="TAC"/>
              <w:spacing w:before="20" w:after="20"/>
              <w:ind w:right="57"/>
              <w:rPr>
                <w:lang w:val="en-US"/>
              </w:rPr>
            </w:pPr>
            <w:r w:rsidRPr="00CF3468">
              <w:rPr>
                <w:lang w:val="en-US"/>
              </w:rPr>
              <w:t xml:space="preserve">RAN1: </w:t>
            </w:r>
            <w:r>
              <w:rPr>
                <w:lang w:val="en-US"/>
              </w:rPr>
              <w:t>2</w:t>
            </w:r>
            <w:r w:rsidRPr="00CF3468">
              <w:rPr>
                <w:lang w:val="en-US"/>
              </w:rPr>
              <w:t>TUs</w:t>
            </w:r>
          </w:p>
        </w:tc>
        <w:tc>
          <w:tcPr>
            <w:tcW w:w="3969" w:type="dxa"/>
            <w:tcBorders>
              <w:top w:val="single" w:sz="12" w:space="0" w:color="auto"/>
            </w:tcBorders>
            <w:shd w:val="clear" w:color="auto" w:fill="FFE599" w:themeFill="accent4" w:themeFillTint="66"/>
          </w:tcPr>
          <w:p w14:paraId="702A8898" w14:textId="66C39AB5" w:rsidR="00F06187" w:rsidRPr="00CF3468" w:rsidRDefault="00F06187" w:rsidP="00F06187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7912F7F4" w14:textId="77777777" w:rsidR="00F06187" w:rsidRPr="00F7057B" w:rsidRDefault="00F06187" w:rsidP="00F06187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>Finalize discussions on all the RAN1 objectives</w:t>
            </w:r>
          </w:p>
          <w:p w14:paraId="2AC72874" w14:textId="158EF623" w:rsidR="00F06187" w:rsidRPr="00F7057B" w:rsidRDefault="007A00CC" w:rsidP="00F06187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Create first version of draft CRs</w:t>
            </w:r>
          </w:p>
        </w:tc>
      </w:tr>
      <w:tr w:rsidR="001479BC" w:rsidRPr="00F7057B" w:rsidDel="00A3792A" w14:paraId="0E6F3456" w14:textId="77777777" w:rsidTr="003C603D">
        <w:trPr>
          <w:trHeight w:val="313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07B866E6" w14:textId="0D89881D" w:rsidR="00F06187" w:rsidRPr="00CF3468" w:rsidDel="00A3792A" w:rsidRDefault="00F06187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14:paraId="48504338" w14:textId="73AAA023" w:rsidR="00F06187" w:rsidRPr="00CF3468" w:rsidRDefault="00F06187" w:rsidP="00CF3468">
            <w:pPr>
              <w:pStyle w:val="TAC"/>
              <w:spacing w:before="20" w:after="20"/>
              <w:ind w:right="57"/>
              <w:rPr>
                <w:lang w:val="en-US"/>
              </w:rPr>
            </w:pPr>
            <w:r w:rsidRPr="00CF3468">
              <w:rPr>
                <w:lang w:val="en-US"/>
              </w:rPr>
              <w:t>RAN2: 1TU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14:paraId="4A2FA7FD" w14:textId="0E3D0C3C" w:rsidR="00F06187" w:rsidRPr="00CF3468" w:rsidRDefault="00F06187" w:rsidP="00DE737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56917DA1" w14:textId="2F22DED4" w:rsidR="00EB4A24" w:rsidRPr="00F7057B" w:rsidRDefault="00EB4A24" w:rsidP="00EB4A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Continue discussing </w:t>
            </w:r>
            <w:r w:rsidRPr="00F7057B">
              <w:rPr>
                <w:bCs/>
                <w:lang w:val="en-US"/>
              </w:rPr>
              <w:t xml:space="preserve">stage-2 CR </w:t>
            </w:r>
            <w:r>
              <w:rPr>
                <w:bCs/>
                <w:lang w:val="en-US"/>
              </w:rPr>
              <w:t>for all topics</w:t>
            </w:r>
          </w:p>
          <w:p w14:paraId="214C7D4A" w14:textId="635042B0" w:rsidR="00F06187" w:rsidRPr="00CF3468" w:rsidDel="00A3792A" w:rsidRDefault="00EB4A24" w:rsidP="00EB4A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 xml:space="preserve">Continue </w:t>
            </w:r>
            <w:r w:rsidRPr="00F7057B">
              <w:rPr>
                <w:lang w:val="en-US"/>
              </w:rPr>
              <w:t>discussing</w:t>
            </w:r>
            <w:r w:rsidRPr="00F7057B">
              <w:rPr>
                <w:bCs/>
                <w:lang w:val="en-US"/>
              </w:rPr>
              <w:t xml:space="preserve"> stage-3 details and updating running stage-3 CRs, for all topics</w:t>
            </w:r>
            <w:r w:rsidRPr="00F7057B" w:rsidDel="00EB4A24">
              <w:rPr>
                <w:lang w:val="en-US"/>
              </w:rPr>
              <w:t xml:space="preserve"> </w:t>
            </w:r>
          </w:p>
        </w:tc>
      </w:tr>
      <w:tr w:rsidR="00F06187" w:rsidRPr="00F7057B" w14:paraId="114FF4CF" w14:textId="77777777" w:rsidTr="003C603D">
        <w:trPr>
          <w:trHeight w:val="306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1B89F822" w14:textId="77777777" w:rsidR="00F06187" w:rsidRPr="00CF3468" w:rsidRDefault="00F06187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1700E029" w14:textId="77777777" w:rsidR="00F06187" w:rsidRPr="00CF3468" w:rsidRDefault="00F06187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RAN3: 0.5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17A43407" w14:textId="77777777" w:rsidR="00F06187" w:rsidRPr="00CF3468" w:rsidRDefault="00F06187" w:rsidP="002804A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116CADB0" w14:textId="191B53D9" w:rsidR="00F06187" w:rsidRPr="00CF3468" w:rsidRDefault="7844F8C8" w:rsidP="054EE60D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54EE60D">
              <w:rPr>
                <w:lang w:val="en-US"/>
              </w:rPr>
              <w:t xml:space="preserve">Continue discussion on time synchronization and QoS enhancements, </w:t>
            </w:r>
            <w:proofErr w:type="gramStart"/>
            <w:r w:rsidRPr="054EE60D">
              <w:rPr>
                <w:lang w:val="en-US"/>
              </w:rPr>
              <w:t>taking into account</w:t>
            </w:r>
            <w:proofErr w:type="gramEnd"/>
            <w:r w:rsidRPr="054EE60D">
              <w:rPr>
                <w:lang w:val="en-US"/>
              </w:rPr>
              <w:t xml:space="preserve"> RAN2 progress</w:t>
            </w:r>
            <w:r w:rsidR="361E4174" w:rsidRPr="054EE60D">
              <w:rPr>
                <w:lang w:val="en-US"/>
              </w:rPr>
              <w:t>.</w:t>
            </w:r>
          </w:p>
        </w:tc>
      </w:tr>
      <w:tr w:rsidR="00F06187" w:rsidRPr="00F7057B" w:rsidDel="00A3792A" w14:paraId="5CC0F0A8" w14:textId="77777777" w:rsidTr="003C603D">
        <w:trPr>
          <w:trHeight w:val="299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436F61B2" w14:textId="77777777" w:rsidR="00F06187" w:rsidRPr="00CF3468" w:rsidRDefault="00F06187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2303C1DB" w14:textId="1EF48411" w:rsidR="00F06187" w:rsidRPr="00CF3468" w:rsidRDefault="00F06187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 xml:space="preserve">RAN4: </w:t>
            </w:r>
            <w:r w:rsidR="000B5A9A">
              <w:rPr>
                <w:lang w:val="en-US"/>
              </w:rPr>
              <w:t>0.5</w:t>
            </w:r>
            <w:r w:rsidRPr="00CF3468">
              <w:rPr>
                <w:lang w:val="en-US"/>
              </w:rPr>
              <w:t xml:space="preserve">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6230C061" w14:textId="0CF21196" w:rsidR="00F06187" w:rsidRPr="00CF3468" w:rsidRDefault="00F06187" w:rsidP="002804A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  <w:noWrap/>
          </w:tcPr>
          <w:p w14:paraId="061CD49B" w14:textId="76528494" w:rsidR="673FA2C6" w:rsidRDefault="673FA2C6" w:rsidP="262AFCC8">
            <w:pPr>
              <w:pStyle w:val="ListParagraph"/>
              <w:numPr>
                <w:ilvl w:val="0"/>
                <w:numId w:val="9"/>
              </w:numPr>
              <w:spacing w:after="0"/>
              <w:ind w:left="561"/>
              <w:rPr>
                <w:lang w:val="en-US"/>
              </w:rPr>
            </w:pPr>
            <w:r w:rsidRPr="262AFCC8">
              <w:rPr>
                <w:lang w:val="en-US"/>
              </w:rPr>
              <w:t>Discuss RRM core requirements</w:t>
            </w:r>
            <w:r w:rsidR="75E767D3" w:rsidRPr="262AFCC8">
              <w:rPr>
                <w:lang w:val="en-US"/>
              </w:rPr>
              <w:t>.</w:t>
            </w:r>
          </w:p>
          <w:p w14:paraId="03513092" w14:textId="31EBBC81" w:rsidR="00F06187" w:rsidRPr="00CF3468" w:rsidDel="00A3792A" w:rsidRDefault="00F06187" w:rsidP="002804A6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Discuss RRM perf and demodulation requirements.</w:t>
            </w:r>
          </w:p>
        </w:tc>
      </w:tr>
      <w:tr w:rsidR="00F06187" w:rsidRPr="00F7057B" w:rsidDel="00A3792A" w14:paraId="66D3BB3C" w14:textId="77777777" w:rsidTr="054EE60D">
        <w:trPr>
          <w:trHeight w:val="216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</w:tcPr>
          <w:p w14:paraId="4BC56933" w14:textId="77777777" w:rsidR="00F06187" w:rsidRPr="00CF3468" w:rsidRDefault="00F06187" w:rsidP="00F0618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Nov. 2021</w:t>
            </w:r>
          </w:p>
          <w:p w14:paraId="056CFD2E" w14:textId="28802AB8" w:rsidR="00AE2B98" w:rsidRDefault="00AE2B98" w:rsidP="00F0618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>
              <w:rPr>
                <w:lang w:val="en-US"/>
              </w:rPr>
              <w:t>RAN1#108</w:t>
            </w:r>
          </w:p>
          <w:p w14:paraId="6F61A816" w14:textId="04C7F0C9" w:rsidR="00F06187" w:rsidRPr="00CF3468" w:rsidRDefault="00F06187" w:rsidP="00F0618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RAN2#116</w:t>
            </w:r>
          </w:p>
          <w:p w14:paraId="107A36AD" w14:textId="77777777" w:rsidR="00F06187" w:rsidRPr="00CF3468" w:rsidRDefault="00F06187" w:rsidP="00F0618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RAN3#114</w:t>
            </w:r>
          </w:p>
          <w:p w14:paraId="55B37405" w14:textId="486C739D" w:rsidR="00F06187" w:rsidRPr="00CF3468" w:rsidRDefault="00F06187" w:rsidP="00F0618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RAN4#</w:t>
            </w:r>
            <w:r w:rsidRPr="262AFCC8">
              <w:rPr>
                <w:lang w:val="en-US"/>
              </w:rPr>
              <w:t>1</w:t>
            </w:r>
            <w:r w:rsidR="6F233962" w:rsidRPr="262AFCC8">
              <w:rPr>
                <w:lang w:val="en-US"/>
              </w:rPr>
              <w:t>0</w:t>
            </w:r>
            <w:r w:rsidRPr="262AFCC8">
              <w:rPr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</w:tcBorders>
            <w:shd w:val="clear" w:color="auto" w:fill="FFE599" w:themeFill="accent4" w:themeFillTint="66"/>
          </w:tcPr>
          <w:p w14:paraId="6076C1DA" w14:textId="3187AA41" w:rsidR="00F06187" w:rsidRPr="00CF3468" w:rsidRDefault="00F06187" w:rsidP="00F06187">
            <w:pPr>
              <w:pStyle w:val="TAC"/>
              <w:spacing w:before="20" w:after="20"/>
              <w:ind w:right="57"/>
              <w:rPr>
                <w:lang w:val="en-US"/>
              </w:rPr>
            </w:pPr>
            <w:r w:rsidRPr="00CF3468">
              <w:rPr>
                <w:lang w:val="en-US"/>
              </w:rPr>
              <w:t xml:space="preserve">RAN1: </w:t>
            </w:r>
            <w:r>
              <w:rPr>
                <w:lang w:val="en-US"/>
              </w:rPr>
              <w:t>2</w:t>
            </w:r>
            <w:r w:rsidRPr="00CF3468">
              <w:rPr>
                <w:lang w:val="en-US"/>
              </w:rPr>
              <w:t>TUs</w:t>
            </w:r>
          </w:p>
        </w:tc>
        <w:tc>
          <w:tcPr>
            <w:tcW w:w="3969" w:type="dxa"/>
            <w:tcBorders>
              <w:top w:val="single" w:sz="12" w:space="0" w:color="auto"/>
            </w:tcBorders>
            <w:shd w:val="clear" w:color="auto" w:fill="FFE599" w:themeFill="accent4" w:themeFillTint="66"/>
          </w:tcPr>
          <w:p w14:paraId="46F7A076" w14:textId="3C9B3F27" w:rsidR="00F06187" w:rsidRPr="00CF3468" w:rsidRDefault="00F06187" w:rsidP="00F06187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2AD29635" w14:textId="6E917E7C" w:rsidR="00F06187" w:rsidRPr="00F7057B" w:rsidRDefault="00F06187" w:rsidP="00F06187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>Finalize discussions on all the RAN1 objectives</w:t>
            </w:r>
            <w:r w:rsidR="007A00CC">
              <w:rPr>
                <w:lang w:val="en-US"/>
              </w:rPr>
              <w:t xml:space="preserve"> / conclude all pending issues</w:t>
            </w:r>
          </w:p>
          <w:p w14:paraId="24D3A7A9" w14:textId="6BD93D54" w:rsidR="00F06187" w:rsidRPr="00F7057B" w:rsidRDefault="00F06187" w:rsidP="00F06187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>Agree RAN1 CRs for submission to RAN plenary for approval.</w:t>
            </w:r>
          </w:p>
        </w:tc>
      </w:tr>
      <w:tr w:rsidR="001479BC" w:rsidRPr="00F7057B" w:rsidDel="00A3792A" w14:paraId="07AAB53B" w14:textId="77777777" w:rsidTr="003C603D">
        <w:trPr>
          <w:trHeight w:val="216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46ADBA5B" w14:textId="3618E580" w:rsidR="00F06187" w:rsidRPr="00CF3468" w:rsidDel="00A3792A" w:rsidRDefault="00F06187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14:paraId="11D2FCD8" w14:textId="1BC4B567" w:rsidR="00F06187" w:rsidRPr="00CF3468" w:rsidRDefault="00F06187" w:rsidP="00CF3468">
            <w:pPr>
              <w:pStyle w:val="TAC"/>
              <w:spacing w:before="20" w:after="20"/>
              <w:ind w:right="57"/>
              <w:rPr>
                <w:lang w:val="en-US"/>
              </w:rPr>
            </w:pPr>
            <w:r w:rsidRPr="00CF3468">
              <w:rPr>
                <w:lang w:val="en-US"/>
              </w:rPr>
              <w:t>RAN2: 1TU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14:paraId="663A9E64" w14:textId="5A6B7A0F" w:rsidR="00F06187" w:rsidRPr="00CF3468" w:rsidRDefault="00F06187" w:rsidP="00DE737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1905EF37" w14:textId="77777777" w:rsidR="00EB4A24" w:rsidRPr="00F7057B" w:rsidRDefault="00EB4A24" w:rsidP="00EB4A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Agree stage-2 CR to be submitted for approval at RAN plenary.</w:t>
            </w:r>
          </w:p>
          <w:p w14:paraId="71DB5DCF" w14:textId="039C2854" w:rsidR="00F06187" w:rsidRPr="00CF3468" w:rsidDel="00A3792A" w:rsidRDefault="00EB4A24" w:rsidP="00EB4A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 xml:space="preserve">Continue </w:t>
            </w:r>
            <w:r w:rsidRPr="00F7057B">
              <w:rPr>
                <w:lang w:val="en-US"/>
              </w:rPr>
              <w:t>discussing</w:t>
            </w:r>
            <w:r w:rsidRPr="00F7057B">
              <w:rPr>
                <w:bCs/>
                <w:lang w:val="en-US"/>
              </w:rPr>
              <w:t xml:space="preserve"> stage-3 details and updating running stage-3 CRs, for all topics</w:t>
            </w:r>
            <w:r w:rsidRPr="00F7057B" w:rsidDel="00EB4A24">
              <w:rPr>
                <w:lang w:val="en-US"/>
              </w:rPr>
              <w:t xml:space="preserve"> </w:t>
            </w:r>
          </w:p>
        </w:tc>
      </w:tr>
      <w:tr w:rsidR="00F06187" w:rsidRPr="00F7057B" w14:paraId="023CB280" w14:textId="77777777" w:rsidTr="003C603D">
        <w:trPr>
          <w:trHeight w:val="219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3FE1EF50" w14:textId="77777777" w:rsidR="00F06187" w:rsidRPr="00CF3468" w:rsidRDefault="00F06187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59A6AED8" w14:textId="77777777" w:rsidR="00F06187" w:rsidRPr="00CF3468" w:rsidRDefault="00F06187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RAN3: 0.5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6A8E8C0D" w14:textId="77777777" w:rsidR="00F06187" w:rsidRPr="00CF3468" w:rsidRDefault="00F06187" w:rsidP="002804A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799FCB07" w14:textId="18C3CD46" w:rsidR="00F06187" w:rsidRPr="00CF3468" w:rsidRDefault="49D052F8" w:rsidP="054EE60D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54EE60D">
              <w:rPr>
                <w:lang w:val="en-US"/>
              </w:rPr>
              <w:t>Conclude all open issues</w:t>
            </w:r>
            <w:r w:rsidR="00F06187" w:rsidRPr="054EE60D">
              <w:rPr>
                <w:lang w:val="en-US"/>
              </w:rPr>
              <w:t>.</w:t>
            </w:r>
          </w:p>
        </w:tc>
      </w:tr>
      <w:tr w:rsidR="00F06187" w:rsidRPr="00F7057B" w:rsidDel="00A3792A" w14:paraId="7B71DA6B" w14:textId="77777777" w:rsidTr="003C603D">
        <w:trPr>
          <w:trHeight w:val="224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6D987BCA" w14:textId="77777777" w:rsidR="00F06187" w:rsidRPr="00CF3468" w:rsidRDefault="00F06187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0DD1E36F" w14:textId="5708A2E2" w:rsidR="00F06187" w:rsidRPr="00CF3468" w:rsidRDefault="00F06187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 xml:space="preserve">RAN4: </w:t>
            </w:r>
            <w:r w:rsidR="000B5A9A">
              <w:rPr>
                <w:lang w:val="en-US"/>
              </w:rPr>
              <w:t>0.5</w:t>
            </w:r>
            <w:r w:rsidRPr="00CF3468">
              <w:rPr>
                <w:lang w:val="en-US"/>
              </w:rPr>
              <w:t xml:space="preserve">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480EC4DB" w14:textId="4A2B7A5E" w:rsidR="00F06187" w:rsidRPr="00CF3468" w:rsidRDefault="00F06187" w:rsidP="002804A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  <w:noWrap/>
          </w:tcPr>
          <w:p w14:paraId="6B4E7046" w14:textId="4E1492D0" w:rsidR="615D3E84" w:rsidRDefault="615D3E84" w:rsidP="262AFCC8">
            <w:pPr>
              <w:pStyle w:val="ListParagraph"/>
              <w:numPr>
                <w:ilvl w:val="0"/>
                <w:numId w:val="9"/>
              </w:numPr>
              <w:spacing w:after="0"/>
              <w:ind w:left="561"/>
              <w:rPr>
                <w:lang w:val="en-US"/>
              </w:rPr>
            </w:pPr>
            <w:r w:rsidRPr="262AFCC8">
              <w:rPr>
                <w:lang w:val="en-US"/>
              </w:rPr>
              <w:t>Discuss RRM core requirements</w:t>
            </w:r>
            <w:r w:rsidR="469CD0D0" w:rsidRPr="262AFCC8">
              <w:rPr>
                <w:lang w:val="en-US"/>
              </w:rPr>
              <w:t>.</w:t>
            </w:r>
          </w:p>
          <w:p w14:paraId="79A2F3DA" w14:textId="3BAB66C6" w:rsidR="00F06187" w:rsidRPr="00CF3468" w:rsidDel="00A3792A" w:rsidRDefault="00F06187" w:rsidP="002804A6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Discuss RRM perf and demodulation requirements.</w:t>
            </w:r>
          </w:p>
        </w:tc>
      </w:tr>
      <w:tr w:rsidR="001479BC" w:rsidRPr="00F7057B" w:rsidDel="00A3792A" w14:paraId="510972F8" w14:textId="77777777" w:rsidTr="262AFCC8">
        <w:trPr>
          <w:trHeight w:val="222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</w:tcPr>
          <w:p w14:paraId="39129F8A" w14:textId="77777777" w:rsidR="00F06187" w:rsidRPr="00CF3468" w:rsidRDefault="00F06187" w:rsidP="00424FF2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Feb. 2022</w:t>
            </w:r>
          </w:p>
          <w:p w14:paraId="4E20BC4B" w14:textId="16E073AE" w:rsidR="00AE2B98" w:rsidRDefault="00AE2B98" w:rsidP="001479B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>
              <w:rPr>
                <w:lang w:val="en-US"/>
              </w:rPr>
              <w:t>RAN2#117</w:t>
            </w:r>
          </w:p>
          <w:p w14:paraId="3BC2964E" w14:textId="6D4E974B" w:rsidR="00AE2B98" w:rsidRDefault="00AE2B98" w:rsidP="001479B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>
              <w:rPr>
                <w:lang w:val="en-US"/>
              </w:rPr>
              <w:t>RAN3#115</w:t>
            </w:r>
          </w:p>
          <w:p w14:paraId="599AE638" w14:textId="2AA6B718" w:rsidR="00F06187" w:rsidRPr="00CF3468" w:rsidRDefault="00F06187" w:rsidP="001479B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RAN4#</w:t>
            </w:r>
            <w:r w:rsidRPr="262AFCC8">
              <w:rPr>
                <w:lang w:val="en-US"/>
              </w:rPr>
              <w:t>1</w:t>
            </w:r>
            <w:r w:rsidR="44897EA2" w:rsidRPr="262AFCC8">
              <w:rPr>
                <w:lang w:val="en-US"/>
              </w:rPr>
              <w:t>0</w:t>
            </w:r>
            <w:r w:rsidRPr="262AFCC8">
              <w:rPr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4C6E7" w:themeFill="accent5" w:themeFillTint="66"/>
          </w:tcPr>
          <w:p w14:paraId="267ED301" w14:textId="7B1275A8" w:rsidR="00F06187" w:rsidRPr="00CF3468" w:rsidRDefault="000B5A9A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RAN2: 1TU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4C6E7" w:themeFill="accent5" w:themeFillTint="66"/>
          </w:tcPr>
          <w:p w14:paraId="6A718CFA" w14:textId="73D3B2C1" w:rsidR="00F06187" w:rsidRPr="00CF3468" w:rsidRDefault="000B5A9A" w:rsidP="002804A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213A34D4" w14:textId="77859F0F" w:rsidR="00F06187" w:rsidRPr="00CF3468" w:rsidRDefault="00EB4A24" w:rsidP="002804A6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>Finalization of all stage-3 CRs for submission to RAN plenary</w:t>
            </w:r>
          </w:p>
        </w:tc>
      </w:tr>
      <w:tr w:rsidR="00F06187" w:rsidRPr="00F7057B" w:rsidDel="00A3792A" w14:paraId="3DF246B2" w14:textId="77777777" w:rsidTr="003C603D">
        <w:trPr>
          <w:trHeight w:val="222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2B7E80F4" w14:textId="5C084340" w:rsidR="00F06187" w:rsidRPr="00CF3468" w:rsidRDefault="00F06187" w:rsidP="001479B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2F25CC6F" w14:textId="5C615445" w:rsidR="00F06187" w:rsidRPr="00CF3468" w:rsidRDefault="000B5A9A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RAN3: 0.5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58209637" w14:textId="1B7D9139" w:rsidR="00F06187" w:rsidRPr="00CF3468" w:rsidRDefault="000B5A9A" w:rsidP="002804A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752F984A" w14:textId="2FFAC945" w:rsidR="00F06187" w:rsidRPr="00CF3468" w:rsidRDefault="2922C591" w:rsidP="054EE60D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54EE60D">
              <w:rPr>
                <w:lang w:val="en-US"/>
              </w:rPr>
              <w:t>Finalize all stage-2 and/or stage-3 CRs for submission to RAN plenary.</w:t>
            </w:r>
          </w:p>
        </w:tc>
      </w:tr>
      <w:tr w:rsidR="00F06187" w:rsidRPr="00F7057B" w:rsidDel="00A3792A" w14:paraId="798C6C55" w14:textId="77777777" w:rsidTr="003C603D">
        <w:trPr>
          <w:trHeight w:val="222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375E5C79" w14:textId="3879FD2E" w:rsidR="00F06187" w:rsidRPr="00CF3468" w:rsidRDefault="00F06187" w:rsidP="00424FF2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3A0E7150" w14:textId="282256F1" w:rsidR="00F06187" w:rsidRPr="00CF3468" w:rsidRDefault="00F06187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 xml:space="preserve">RAN4: </w:t>
            </w:r>
            <w:r w:rsidR="000B5A9A">
              <w:rPr>
                <w:lang w:val="en-US"/>
              </w:rPr>
              <w:t>0.5</w:t>
            </w:r>
            <w:r w:rsidRPr="00CF3468">
              <w:rPr>
                <w:lang w:val="en-US"/>
              </w:rPr>
              <w:t xml:space="preserve">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571DDE5B" w14:textId="13CDA461" w:rsidR="00F06187" w:rsidRPr="00CF3468" w:rsidRDefault="00F06187" w:rsidP="002804A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  <w:noWrap/>
          </w:tcPr>
          <w:p w14:paraId="63BC5526" w14:textId="0180EEDE" w:rsidR="2F583E3A" w:rsidRDefault="2F583E3A" w:rsidP="262AFCC8">
            <w:pPr>
              <w:pStyle w:val="ListParagraph"/>
              <w:numPr>
                <w:ilvl w:val="0"/>
                <w:numId w:val="9"/>
              </w:numPr>
              <w:spacing w:after="0"/>
              <w:ind w:left="561"/>
              <w:rPr>
                <w:lang w:val="en-US"/>
              </w:rPr>
            </w:pPr>
            <w:r w:rsidRPr="262AFCC8">
              <w:rPr>
                <w:lang w:val="en-US"/>
              </w:rPr>
              <w:t>Finalize RRM core requirements.</w:t>
            </w:r>
          </w:p>
          <w:p w14:paraId="2FE83029" w14:textId="58CAE431" w:rsidR="00F06187" w:rsidRPr="00CF3468" w:rsidRDefault="00612ECC" w:rsidP="002804A6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Discuss</w:t>
            </w:r>
            <w:r w:rsidRPr="00CF3468">
              <w:rPr>
                <w:lang w:val="en-US"/>
              </w:rPr>
              <w:t xml:space="preserve"> RRM perf and demodulation requirements.</w:t>
            </w:r>
          </w:p>
        </w:tc>
      </w:tr>
      <w:tr w:rsidR="001479BC" w:rsidRPr="00F7057B" w:rsidDel="00A3792A" w14:paraId="59F15BA5" w14:textId="77777777" w:rsidTr="262AFCC8">
        <w:trPr>
          <w:trHeight w:val="222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</w:tcPr>
          <w:p w14:paraId="3D3CCD8C" w14:textId="77777777" w:rsidR="000B5A9A" w:rsidRDefault="000B5A9A" w:rsidP="00424FF2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>
              <w:rPr>
                <w:lang w:val="en-US"/>
              </w:rPr>
              <w:t>Apr. 2022</w:t>
            </w:r>
          </w:p>
          <w:p w14:paraId="60A65A49" w14:textId="3E274001" w:rsidR="00AE2B98" w:rsidRDefault="00AE2B98" w:rsidP="00AE2B98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>
              <w:rPr>
                <w:lang w:val="en-US"/>
              </w:rPr>
              <w:t>RAN2#117bis</w:t>
            </w:r>
          </w:p>
          <w:p w14:paraId="68E287F8" w14:textId="35627809" w:rsidR="00AE2B98" w:rsidRDefault="00AE2B98" w:rsidP="00AE2B98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>
              <w:rPr>
                <w:lang w:val="en-US"/>
              </w:rPr>
              <w:t>RAN3#115bis</w:t>
            </w:r>
          </w:p>
          <w:p w14:paraId="1B25B150" w14:textId="7AA108C9" w:rsidR="00AE2B98" w:rsidRPr="00CF3468" w:rsidRDefault="00AE2B98" w:rsidP="00AE2B98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RAN4#</w:t>
            </w:r>
            <w:r w:rsidRPr="262AFCC8">
              <w:rPr>
                <w:lang w:val="en-US"/>
              </w:rPr>
              <w:t>1</w:t>
            </w:r>
            <w:r w:rsidR="3466B677" w:rsidRPr="262AFCC8">
              <w:rPr>
                <w:lang w:val="en-US"/>
              </w:rPr>
              <w:t>0</w:t>
            </w:r>
            <w:r w:rsidRPr="262AFCC8">
              <w:rPr>
                <w:lang w:val="en-US"/>
              </w:rPr>
              <w:t>2bis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4C6E7" w:themeFill="accent5" w:themeFillTint="66"/>
          </w:tcPr>
          <w:p w14:paraId="100FFC31" w14:textId="5C7874FE" w:rsidR="000B5A9A" w:rsidRPr="00CF3468" w:rsidRDefault="000B5A9A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>
              <w:rPr>
                <w:lang w:val="en-US"/>
              </w:rPr>
              <w:t>RAN2: 1TU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4C6E7" w:themeFill="accent5" w:themeFillTint="66"/>
          </w:tcPr>
          <w:p w14:paraId="504AAB22" w14:textId="03037CE9" w:rsidR="000B5A9A" w:rsidRPr="00CF3468" w:rsidRDefault="000B5A9A" w:rsidP="002804A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5B940E31" w14:textId="1E597F22" w:rsidR="000B5A9A" w:rsidRPr="00CF3468" w:rsidRDefault="00EB4A24" w:rsidP="002804A6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 xml:space="preserve">Discuss </w:t>
            </w:r>
            <w:r w:rsidRPr="00F7057B">
              <w:rPr>
                <w:lang w:val="en-US"/>
              </w:rPr>
              <w:t xml:space="preserve">all ASN.1 </w:t>
            </w:r>
            <w:proofErr w:type="gramStart"/>
            <w:r w:rsidRPr="00F7057B">
              <w:rPr>
                <w:lang w:val="en-US"/>
              </w:rPr>
              <w:t>issues</w:t>
            </w:r>
            <w:proofErr w:type="gramEnd"/>
          </w:p>
        </w:tc>
      </w:tr>
      <w:tr w:rsidR="000B5A9A" w:rsidRPr="00F7057B" w:rsidDel="00A3792A" w14:paraId="683A2A26" w14:textId="77777777" w:rsidTr="003C603D">
        <w:trPr>
          <w:trHeight w:val="222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0E8C8E44" w14:textId="77777777" w:rsidR="000B5A9A" w:rsidRPr="00CF3468" w:rsidRDefault="000B5A9A" w:rsidP="00424FF2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413A845F" w14:textId="0EDAF0D2" w:rsidR="000B5A9A" w:rsidRPr="00CF3468" w:rsidRDefault="000B5A9A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7CF4F6CB" w14:textId="00556E0D" w:rsidR="000B5A9A" w:rsidRPr="00CF3468" w:rsidRDefault="000B5A9A" w:rsidP="002804A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5CACB21F" w14:textId="583A85D6" w:rsidR="000B5A9A" w:rsidRPr="00CF3468" w:rsidRDefault="00612ECC" w:rsidP="002804A6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 xml:space="preserve">Discuss </w:t>
            </w:r>
            <w:r w:rsidRPr="00F7057B">
              <w:rPr>
                <w:lang w:val="en-US"/>
              </w:rPr>
              <w:t xml:space="preserve">all ASN.1 </w:t>
            </w:r>
            <w:proofErr w:type="gramStart"/>
            <w:r w:rsidRPr="00F7057B">
              <w:rPr>
                <w:lang w:val="en-US"/>
              </w:rPr>
              <w:t>issues</w:t>
            </w:r>
            <w:proofErr w:type="gramEnd"/>
          </w:p>
        </w:tc>
      </w:tr>
      <w:tr w:rsidR="000B5A9A" w:rsidRPr="00F7057B" w:rsidDel="00A3792A" w14:paraId="728F0506" w14:textId="77777777" w:rsidTr="003C603D">
        <w:trPr>
          <w:trHeight w:val="222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10A6C2C5" w14:textId="77777777" w:rsidR="000B5A9A" w:rsidRPr="00CF3468" w:rsidRDefault="000B5A9A" w:rsidP="00424FF2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688AADF2" w14:textId="5F1CAE57" w:rsidR="000B5A9A" w:rsidRPr="00CF3468" w:rsidRDefault="000B5A9A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>
              <w:rPr>
                <w:lang w:val="en-US"/>
              </w:rPr>
              <w:t>RAN4: 0.5TU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2B400777" w14:textId="00344349" w:rsidR="000B5A9A" w:rsidRPr="00CF3468" w:rsidRDefault="000B5A9A" w:rsidP="002804A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  <w:noWrap/>
          </w:tcPr>
          <w:p w14:paraId="526B1EF2" w14:textId="14026CA3" w:rsidR="000B5A9A" w:rsidRPr="00CF3468" w:rsidRDefault="00612ECC" w:rsidP="002804A6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Discuss</w:t>
            </w:r>
            <w:r w:rsidRPr="00CF3468">
              <w:rPr>
                <w:lang w:val="en-US"/>
              </w:rPr>
              <w:t xml:space="preserve"> RRM perf and demodulation requirements.</w:t>
            </w:r>
          </w:p>
        </w:tc>
      </w:tr>
      <w:tr w:rsidR="001479BC" w:rsidRPr="00F7057B" w:rsidDel="00A3792A" w14:paraId="031CD7A7" w14:textId="77777777" w:rsidTr="262AFCC8">
        <w:trPr>
          <w:trHeight w:val="222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0CECE" w:themeFill="background2" w:themeFillShade="E6"/>
            <w:noWrap/>
          </w:tcPr>
          <w:p w14:paraId="0E3CBBEB" w14:textId="77777777" w:rsidR="000B5A9A" w:rsidRDefault="000B5A9A" w:rsidP="00424FF2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>
              <w:rPr>
                <w:lang w:val="en-US"/>
              </w:rPr>
              <w:t>May 2022</w:t>
            </w:r>
          </w:p>
          <w:p w14:paraId="4B01E755" w14:textId="4434E647" w:rsidR="00AE2B98" w:rsidRDefault="00AE2B98" w:rsidP="00AE2B98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>
              <w:rPr>
                <w:lang w:val="en-US"/>
              </w:rPr>
              <w:t>RAN2#118</w:t>
            </w:r>
          </w:p>
          <w:p w14:paraId="2314943A" w14:textId="2455BA3E" w:rsidR="00AE2B98" w:rsidRDefault="00AE2B98" w:rsidP="00AE2B98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>
              <w:rPr>
                <w:lang w:val="en-US"/>
              </w:rPr>
              <w:t>RAN3#116</w:t>
            </w:r>
          </w:p>
          <w:p w14:paraId="2209A792" w14:textId="686BA051" w:rsidR="00AE2B98" w:rsidRPr="00CF3468" w:rsidRDefault="00AE2B98" w:rsidP="00AE2B98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RAN4#</w:t>
            </w:r>
            <w:r w:rsidRPr="262AFCC8">
              <w:rPr>
                <w:lang w:val="en-US"/>
              </w:rPr>
              <w:t>1</w:t>
            </w:r>
            <w:r w:rsidR="3176C7E3" w:rsidRPr="262AFCC8">
              <w:rPr>
                <w:lang w:val="en-US"/>
              </w:rPr>
              <w:t>0</w:t>
            </w:r>
            <w:r w:rsidRPr="262AFCC8">
              <w:rPr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4C6E7" w:themeFill="accent5" w:themeFillTint="66"/>
          </w:tcPr>
          <w:p w14:paraId="676E5C83" w14:textId="203847E8" w:rsidR="000B5A9A" w:rsidRPr="00CF3468" w:rsidRDefault="000B5A9A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>
              <w:rPr>
                <w:lang w:val="en-US"/>
              </w:rPr>
              <w:t>RAN2:1TU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4C6E7" w:themeFill="accent5" w:themeFillTint="66"/>
          </w:tcPr>
          <w:p w14:paraId="0FDFEA94" w14:textId="700601F6" w:rsidR="000B5A9A" w:rsidRPr="00CF3468" w:rsidRDefault="000B5A9A" w:rsidP="002804A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1C36F334" w14:textId="0A30F073" w:rsidR="000B5A9A" w:rsidRPr="00CF3468" w:rsidRDefault="00EB4A24" w:rsidP="002804A6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>Finalization of all ASN.1 for submission to RAN plenary.</w:t>
            </w:r>
          </w:p>
        </w:tc>
      </w:tr>
      <w:tr w:rsidR="000B5A9A" w:rsidRPr="00F7057B" w:rsidDel="00A3792A" w14:paraId="34BCE5E2" w14:textId="77777777" w:rsidTr="003C603D">
        <w:trPr>
          <w:trHeight w:val="222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15F29573" w14:textId="77777777" w:rsidR="000B5A9A" w:rsidRPr="00CF3468" w:rsidRDefault="000B5A9A" w:rsidP="00424FF2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165C10A1" w14:textId="03F23B17" w:rsidR="000B5A9A" w:rsidRPr="00CF3468" w:rsidRDefault="000B5A9A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64F6BEA3" w14:textId="7ED1A649" w:rsidR="000B5A9A" w:rsidRPr="00CF3468" w:rsidRDefault="000B5A9A" w:rsidP="002804A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68FC5E5C" w14:textId="6E9D6155" w:rsidR="000B5A9A" w:rsidRPr="00CF3468" w:rsidRDefault="00612ECC" w:rsidP="002804A6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>Finalization of all ASN.1 for submission to RAN plenary.</w:t>
            </w:r>
          </w:p>
        </w:tc>
      </w:tr>
      <w:tr w:rsidR="000B5A9A" w:rsidRPr="00F7057B" w:rsidDel="00A3792A" w14:paraId="0AE88000" w14:textId="77777777" w:rsidTr="003C603D">
        <w:trPr>
          <w:trHeight w:val="222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2B11524B" w14:textId="77777777" w:rsidR="000B5A9A" w:rsidRPr="00CF3468" w:rsidRDefault="000B5A9A" w:rsidP="00424FF2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528EDACA" w14:textId="4CD78217" w:rsidR="000B5A9A" w:rsidRPr="00CF3468" w:rsidRDefault="000B5A9A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>
              <w:rPr>
                <w:lang w:val="en-US"/>
              </w:rPr>
              <w:t>RAN4: 0.5TU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4D6C6587" w14:textId="03AA6863" w:rsidR="000B5A9A" w:rsidRPr="00CF3468" w:rsidRDefault="000B5A9A" w:rsidP="002804A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  <w:noWrap/>
          </w:tcPr>
          <w:p w14:paraId="527FC655" w14:textId="3921677C" w:rsidR="000B5A9A" w:rsidRPr="00CF3468" w:rsidRDefault="00612ECC" w:rsidP="002804A6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Discuss</w:t>
            </w:r>
            <w:r w:rsidRPr="00CF3468">
              <w:rPr>
                <w:lang w:val="en-US"/>
              </w:rPr>
              <w:t xml:space="preserve"> RRM perf and demodulation requirements.</w:t>
            </w:r>
          </w:p>
        </w:tc>
      </w:tr>
      <w:tr w:rsidR="000B5A9A" w:rsidRPr="00F7057B" w:rsidDel="00A3792A" w14:paraId="04ECBAFE" w14:textId="77777777" w:rsidTr="054EE60D">
        <w:trPr>
          <w:trHeight w:val="222"/>
        </w:trPr>
        <w:tc>
          <w:tcPr>
            <w:tcW w:w="18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</w:tcPr>
          <w:p w14:paraId="6A2134F2" w14:textId="77777777" w:rsidR="000B5A9A" w:rsidRDefault="000B5A9A" w:rsidP="00424FF2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>
              <w:rPr>
                <w:lang w:val="en-US"/>
              </w:rPr>
              <w:t>Aug. 2022</w:t>
            </w:r>
          </w:p>
          <w:p w14:paraId="07C78E9B" w14:textId="4BE542EB" w:rsidR="00AE2B98" w:rsidRPr="00CF3468" w:rsidRDefault="00AE2B98" w:rsidP="00424FF2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RAN4#</w:t>
            </w:r>
            <w:r w:rsidRPr="262AFCC8">
              <w:rPr>
                <w:lang w:val="en-US"/>
              </w:rPr>
              <w:t>1</w:t>
            </w:r>
            <w:r w:rsidR="441EA076" w:rsidRPr="262AFCC8">
              <w:rPr>
                <w:lang w:val="en-US"/>
              </w:rPr>
              <w:t>0</w:t>
            </w:r>
            <w:r w:rsidRPr="262AFCC8">
              <w:rPr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0DB68570" w14:textId="5E71456B" w:rsidR="000B5A9A" w:rsidRPr="00CF3468" w:rsidRDefault="000B5A9A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>
              <w:rPr>
                <w:lang w:val="en-US"/>
              </w:rPr>
              <w:t>RAN4: 0.5TU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2E29C4D9" w14:textId="3B73447B" w:rsidR="000B5A9A" w:rsidRPr="00CF3468" w:rsidRDefault="000B5A9A" w:rsidP="002804A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  <w:noWrap/>
          </w:tcPr>
          <w:p w14:paraId="1371844A" w14:textId="174A2135" w:rsidR="000B5A9A" w:rsidRPr="00CF3468" w:rsidRDefault="00612ECC" w:rsidP="002804A6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Finalize RRM perf and demodulation requirements.</w:t>
            </w:r>
          </w:p>
        </w:tc>
      </w:tr>
    </w:tbl>
    <w:p w14:paraId="5490B331" w14:textId="77777777" w:rsidR="00231AAF" w:rsidRDefault="00231AAF" w:rsidP="00310DAB">
      <w:pPr>
        <w:rPr>
          <w:lang w:val="en-US"/>
        </w:rPr>
      </w:pPr>
    </w:p>
    <w:p w14:paraId="69342C3C" w14:textId="75C51254" w:rsidR="000B5A9A" w:rsidRPr="00F7057B" w:rsidRDefault="000B5A9A" w:rsidP="00310DAB">
      <w:pPr>
        <w:rPr>
          <w:lang w:val="en-US"/>
        </w:rPr>
        <w:sectPr w:rsidR="000B5A9A" w:rsidRPr="00F7057B" w:rsidSect="00231AAF"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14:paraId="2D318619" w14:textId="22713F75" w:rsidR="00A209D6" w:rsidRDefault="00A209D6" w:rsidP="00601685">
      <w:pPr>
        <w:pStyle w:val="Heading1"/>
      </w:pPr>
      <w:r w:rsidRPr="006E13D1">
        <w:lastRenderedPageBreak/>
        <w:t>3</w:t>
      </w:r>
      <w:r w:rsidRPr="006E13D1">
        <w:tab/>
      </w:r>
      <w:r w:rsidR="00CE285C">
        <w:t>Summary</w:t>
      </w:r>
    </w:p>
    <w:p w14:paraId="6D9C2293" w14:textId="60154FE8" w:rsidR="00CE285C" w:rsidRDefault="00301879" w:rsidP="00CE285C">
      <w:r>
        <w:t>RAN WGs are requested to agree and apply the proposed Work Plan:</w:t>
      </w:r>
    </w:p>
    <w:p w14:paraId="6DA2F412" w14:textId="5A70577E" w:rsidR="00301879" w:rsidRPr="00301879" w:rsidRDefault="00301879" w:rsidP="00CE285C">
      <w:pPr>
        <w:rPr>
          <w:b/>
        </w:rPr>
      </w:pPr>
      <w:r>
        <w:rPr>
          <w:b/>
        </w:rPr>
        <w:t>Proposal: Endorse and apply the proposed work plan.</w:t>
      </w:r>
    </w:p>
    <w:p w14:paraId="7A8F67D4" w14:textId="77777777" w:rsidR="00601685" w:rsidRPr="00601685" w:rsidRDefault="00601685" w:rsidP="00601685"/>
    <w:p w14:paraId="5FF2457F" w14:textId="6BF69545" w:rsidR="00A209D6" w:rsidRPr="00120410" w:rsidRDefault="00841E17" w:rsidP="00A209D6">
      <w:pPr>
        <w:pStyle w:val="Heading1"/>
      </w:pPr>
      <w:r w:rsidRPr="00120410">
        <w:t>References</w:t>
      </w:r>
    </w:p>
    <w:p w14:paraId="6DC95AE5" w14:textId="72645C67" w:rsidR="00841E17" w:rsidRDefault="00841E17" w:rsidP="00841E17">
      <w:r w:rsidRPr="00A362E9">
        <w:t>[1]</w:t>
      </w:r>
      <w:r w:rsidR="00FA75B5" w:rsidRPr="00A362E9">
        <w:t xml:space="preserve"> </w:t>
      </w:r>
      <w:r w:rsidR="00A362E9" w:rsidRPr="00A362E9">
        <w:t>RP-</w:t>
      </w:r>
      <w:r w:rsidR="00313F86">
        <w:t>201310</w:t>
      </w:r>
      <w:r w:rsidR="00A362E9">
        <w:t xml:space="preserve">, </w:t>
      </w:r>
      <w:r w:rsidR="00636902" w:rsidRPr="001569FC">
        <w:rPr>
          <w:rFonts w:eastAsia="Batang"/>
          <w:bCs/>
          <w:i/>
          <w:iCs/>
          <w:lang w:eastAsia="zh-CN"/>
        </w:rPr>
        <w:t xml:space="preserve">Revised WID: Enhanced Industrial Internet of Things (IoT) and ultra-reliable and low latency communication (URLLC) support for </w:t>
      </w:r>
      <w:proofErr w:type="gramStart"/>
      <w:r w:rsidR="00636902" w:rsidRPr="001569FC">
        <w:rPr>
          <w:rFonts w:eastAsia="Batang"/>
          <w:bCs/>
          <w:i/>
          <w:iCs/>
          <w:lang w:eastAsia="zh-CN"/>
        </w:rPr>
        <w:t>NR</w:t>
      </w:r>
      <w:r w:rsidR="00636902" w:rsidRPr="00A362E9" w:rsidDel="00636902">
        <w:rPr>
          <w:i/>
        </w:rPr>
        <w:t xml:space="preserve"> </w:t>
      </w:r>
      <w:r w:rsidR="00A362E9">
        <w:t>,</w:t>
      </w:r>
      <w:proofErr w:type="gramEnd"/>
      <w:r w:rsidR="00A362E9">
        <w:t xml:space="preserve"> </w:t>
      </w:r>
      <w:r w:rsidR="00A362E9" w:rsidRPr="00A362E9">
        <w:t>Nokia, Nokia Shanghai Bell</w:t>
      </w:r>
      <w:r w:rsidR="002A5FAA">
        <w:t xml:space="preserve">, </w:t>
      </w:r>
      <w:r w:rsidR="00313F86" w:rsidRPr="00313F86">
        <w:t>3GPP TSG RAN Meeting #88e</w:t>
      </w:r>
      <w:r w:rsidR="00313F86">
        <w:t>, June/July 2020.</w:t>
      </w:r>
    </w:p>
    <w:p w14:paraId="187758FD" w14:textId="4A649598" w:rsidR="008339DC" w:rsidRPr="00D91FE9" w:rsidRDefault="008339DC" w:rsidP="00841E17">
      <w:pPr>
        <w:rPr>
          <w:bCs/>
        </w:rPr>
      </w:pPr>
      <w:r>
        <w:t xml:space="preserve">[2] </w:t>
      </w:r>
      <w:r w:rsidRPr="00A362E9">
        <w:t>RP-</w:t>
      </w:r>
      <w:r>
        <w:t>20</w:t>
      </w:r>
      <w:r w:rsidR="00AE2B98">
        <w:t>2177</w:t>
      </w:r>
      <w:r>
        <w:t xml:space="preserve">, </w:t>
      </w:r>
      <w:r w:rsidR="00313F86" w:rsidRPr="009D4D45">
        <w:rPr>
          <w:rFonts w:eastAsia="Batang"/>
          <w:bCs/>
          <w:i/>
          <w:iCs/>
          <w:lang w:eastAsia="zh-CN"/>
        </w:rPr>
        <w:t>Release</w:t>
      </w:r>
      <w:r w:rsidR="00313F86">
        <w:rPr>
          <w:rFonts w:ascii="Arial" w:hAnsi="Arial" w:cs="Arial"/>
          <w:b/>
        </w:rPr>
        <w:t xml:space="preserve"> </w:t>
      </w:r>
      <w:r w:rsidR="00313F86" w:rsidRPr="009D4D45">
        <w:rPr>
          <w:bCs/>
          <w:i/>
          <w:iCs/>
        </w:rPr>
        <w:t>17 Timeline</w:t>
      </w:r>
      <w:r w:rsidR="00313F86">
        <w:rPr>
          <w:bCs/>
          <w:i/>
          <w:iCs/>
        </w:rPr>
        <w:t xml:space="preserve">, </w:t>
      </w:r>
      <w:r w:rsidR="00313F86" w:rsidRPr="009D4D45">
        <w:rPr>
          <w:bCs/>
          <w:i/>
          <w:iCs/>
        </w:rPr>
        <w:t>3GPP RAN Chair, 3GPP CT Chair, 3GPP SA Chair</w:t>
      </w:r>
      <w:r w:rsidR="00313F86">
        <w:rPr>
          <w:bCs/>
          <w:i/>
          <w:iCs/>
        </w:rPr>
        <w:t xml:space="preserve">, </w:t>
      </w:r>
      <w:r w:rsidR="00912A95" w:rsidRPr="009D4D45">
        <w:rPr>
          <w:bCs/>
        </w:rPr>
        <w:t>TSG RAN Meeting #90e</w:t>
      </w:r>
      <w:r w:rsidR="00912A95">
        <w:rPr>
          <w:bCs/>
        </w:rPr>
        <w:t>, Dec. 2020.</w:t>
      </w:r>
    </w:p>
    <w:p w14:paraId="7F0F6E40" w14:textId="3F546F2D" w:rsidR="00AE2B98" w:rsidRPr="00D91FE9" w:rsidRDefault="00461D6D" w:rsidP="00841E17">
      <w:pPr>
        <w:rPr>
          <w:bCs/>
        </w:rPr>
      </w:pPr>
      <w:r>
        <w:t>[3] R</w:t>
      </w:r>
      <w:r w:rsidR="00AE2B98">
        <w:t>P</w:t>
      </w:r>
      <w:r>
        <w:t>-20</w:t>
      </w:r>
      <w:r w:rsidR="00AE2B98">
        <w:t>2868</w:t>
      </w:r>
      <w:r>
        <w:t>,</w:t>
      </w:r>
      <w:r w:rsidR="00912A95">
        <w:t xml:space="preserve"> </w:t>
      </w:r>
      <w:r w:rsidR="00912A95" w:rsidRPr="009D4D45">
        <w:rPr>
          <w:i/>
          <w:iCs/>
        </w:rPr>
        <w:t>Release 17 planning</w:t>
      </w:r>
      <w:r w:rsidR="00912A95">
        <w:rPr>
          <w:i/>
          <w:iCs/>
        </w:rPr>
        <w:t xml:space="preserve">, </w:t>
      </w:r>
      <w:r w:rsidR="00912A95" w:rsidRPr="00912A95">
        <w:rPr>
          <w:i/>
          <w:iCs/>
        </w:rPr>
        <w:t>TSG RAN Chairman, RAN1 Chairman, RAN2 Chairman, RAN3 Chairman</w:t>
      </w:r>
      <w:r w:rsidR="00912A95">
        <w:rPr>
          <w:i/>
          <w:iCs/>
        </w:rPr>
        <w:t xml:space="preserve">, </w:t>
      </w:r>
      <w:r w:rsidR="00912A95" w:rsidRPr="00D66F34">
        <w:rPr>
          <w:bCs/>
        </w:rPr>
        <w:t>TSG RAN Meeting #90e</w:t>
      </w:r>
      <w:r w:rsidR="00912A95">
        <w:rPr>
          <w:bCs/>
        </w:rPr>
        <w:t>, Dec. 2020.</w:t>
      </w:r>
    </w:p>
    <w:p w14:paraId="2198070D" w14:textId="1FBE07E8" w:rsidR="00461D6D" w:rsidRPr="00461D6D" w:rsidRDefault="00AE2B98" w:rsidP="00841E17">
      <w:r>
        <w:t>[4] RP-202856,</w:t>
      </w:r>
      <w:r w:rsidR="00461D6D">
        <w:t xml:space="preserve"> </w:t>
      </w:r>
      <w:r w:rsidR="00912A95" w:rsidRPr="009D4D45">
        <w:rPr>
          <w:i/>
          <w:iCs/>
        </w:rPr>
        <w:t>RAN4 TU Management for Release 17, RAN4 Chairman</w:t>
      </w:r>
      <w:r w:rsidR="00912A95">
        <w:t xml:space="preserve">, </w:t>
      </w:r>
      <w:r w:rsidR="00912A95" w:rsidRPr="00D66F34">
        <w:rPr>
          <w:bCs/>
        </w:rPr>
        <w:t>TSG RAN Meeting #90e</w:t>
      </w:r>
      <w:r w:rsidR="00912A95">
        <w:rPr>
          <w:bCs/>
        </w:rPr>
        <w:t>, Dec. 2020.</w:t>
      </w:r>
    </w:p>
    <w:p w14:paraId="4CD925E7" w14:textId="1E9898F9" w:rsidR="00F0740B" w:rsidRPr="007F2FB3" w:rsidRDefault="00F0740B" w:rsidP="003F463E"/>
    <w:sectPr w:rsidR="00F0740B" w:rsidRPr="007F2FB3" w:rsidSect="00CF3468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403A65" w14:textId="77777777" w:rsidR="00D36A7D" w:rsidRDefault="00D36A7D">
      <w:r>
        <w:separator/>
      </w:r>
    </w:p>
  </w:endnote>
  <w:endnote w:type="continuationSeparator" w:id="0">
    <w:p w14:paraId="2D045CCB" w14:textId="77777777" w:rsidR="00D36A7D" w:rsidRDefault="00D36A7D">
      <w:r>
        <w:continuationSeparator/>
      </w:r>
    </w:p>
  </w:endnote>
  <w:endnote w:type="continuationNotice" w:id="1">
    <w:p w14:paraId="19328786" w14:textId="77777777" w:rsidR="00D36A7D" w:rsidRDefault="00D36A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D36A7D" w:rsidRDefault="00D36A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D36A7D" w:rsidRDefault="00D36A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D36A7D" w:rsidRDefault="00D36A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2F6988" w14:textId="77777777" w:rsidR="00D36A7D" w:rsidRDefault="00D36A7D">
      <w:r>
        <w:separator/>
      </w:r>
    </w:p>
  </w:footnote>
  <w:footnote w:type="continuationSeparator" w:id="0">
    <w:p w14:paraId="585F3F78" w14:textId="77777777" w:rsidR="00D36A7D" w:rsidRDefault="00D36A7D">
      <w:r>
        <w:continuationSeparator/>
      </w:r>
    </w:p>
  </w:footnote>
  <w:footnote w:type="continuationNotice" w:id="1">
    <w:p w14:paraId="4195C554" w14:textId="77777777" w:rsidR="00D36A7D" w:rsidRDefault="00D36A7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D36A7D" w:rsidRDefault="00D36A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D36A7D" w:rsidRDefault="00D36A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D36A7D" w:rsidRDefault="00D36A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8F12AE"/>
    <w:multiLevelType w:val="hybridMultilevel"/>
    <w:tmpl w:val="7B003222"/>
    <w:lvl w:ilvl="0" w:tplc="8526A8F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767DFD"/>
    <w:multiLevelType w:val="hybridMultilevel"/>
    <w:tmpl w:val="3B44EA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33FD0"/>
    <w:multiLevelType w:val="hybridMultilevel"/>
    <w:tmpl w:val="FF7A82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E26936"/>
    <w:multiLevelType w:val="hybridMultilevel"/>
    <w:tmpl w:val="0FD810E0"/>
    <w:lvl w:ilvl="0" w:tplc="44CA75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FBEFC3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9A9CBB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F93871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6BBC94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2D6CD3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5D528A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B87C0C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D38E69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A1769C2"/>
    <w:multiLevelType w:val="hybridMultilevel"/>
    <w:tmpl w:val="3956E31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E77E08"/>
    <w:multiLevelType w:val="hybridMultilevel"/>
    <w:tmpl w:val="A1C4761E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08C455A"/>
    <w:multiLevelType w:val="hybridMultilevel"/>
    <w:tmpl w:val="8C8406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C74754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140043"/>
    <w:multiLevelType w:val="hybridMultilevel"/>
    <w:tmpl w:val="91201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E83F6C"/>
    <w:multiLevelType w:val="hybridMultilevel"/>
    <w:tmpl w:val="24AEA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6C1AAF"/>
    <w:multiLevelType w:val="hybridMultilevel"/>
    <w:tmpl w:val="E3863C7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7657C3"/>
    <w:multiLevelType w:val="hybridMultilevel"/>
    <w:tmpl w:val="DEB0A91A"/>
    <w:lvl w:ilvl="0" w:tplc="682E431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8"/>
  </w:num>
  <w:num w:numId="6">
    <w:abstractNumId w:val="12"/>
  </w:num>
  <w:num w:numId="7">
    <w:abstractNumId w:val="13"/>
  </w:num>
  <w:num w:numId="8">
    <w:abstractNumId w:val="5"/>
  </w:num>
  <w:num w:numId="9">
    <w:abstractNumId w:val="6"/>
  </w:num>
  <w:num w:numId="10">
    <w:abstractNumId w:val="2"/>
  </w:num>
  <w:num w:numId="11">
    <w:abstractNumId w:val="16"/>
  </w:num>
  <w:num w:numId="12">
    <w:abstractNumId w:val="14"/>
  </w:num>
  <w:num w:numId="13">
    <w:abstractNumId w:val="18"/>
  </w:num>
  <w:num w:numId="14">
    <w:abstractNumId w:val="17"/>
  </w:num>
  <w:num w:numId="15">
    <w:abstractNumId w:val="4"/>
  </w:num>
  <w:num w:numId="16">
    <w:abstractNumId w:val="7"/>
  </w:num>
  <w:num w:numId="17">
    <w:abstractNumId w:val="19"/>
  </w:num>
  <w:num w:numId="18">
    <w:abstractNumId w:val="3"/>
  </w:num>
  <w:num w:numId="19">
    <w:abstractNumId w:val="10"/>
  </w:num>
  <w:num w:numId="20">
    <w:abstractNumId w:val="11"/>
  </w:num>
  <w:num w:numId="21">
    <w:abstractNumId w:val="15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3341"/>
    <w:rsid w:val="000147D1"/>
    <w:rsid w:val="00021957"/>
    <w:rsid w:val="0002677F"/>
    <w:rsid w:val="00033397"/>
    <w:rsid w:val="00034983"/>
    <w:rsid w:val="00036E07"/>
    <w:rsid w:val="000379AB"/>
    <w:rsid w:val="00037C2F"/>
    <w:rsid w:val="00040095"/>
    <w:rsid w:val="0004451C"/>
    <w:rsid w:val="00046AC7"/>
    <w:rsid w:val="00047FC5"/>
    <w:rsid w:val="00053E87"/>
    <w:rsid w:val="0005793F"/>
    <w:rsid w:val="0006147E"/>
    <w:rsid w:val="00063138"/>
    <w:rsid w:val="0007226E"/>
    <w:rsid w:val="00073C9C"/>
    <w:rsid w:val="00075550"/>
    <w:rsid w:val="000763A7"/>
    <w:rsid w:val="00080512"/>
    <w:rsid w:val="00080784"/>
    <w:rsid w:val="00090468"/>
    <w:rsid w:val="0009730E"/>
    <w:rsid w:val="000A04C5"/>
    <w:rsid w:val="000A7B0D"/>
    <w:rsid w:val="000B5A9A"/>
    <w:rsid w:val="000B7BCF"/>
    <w:rsid w:val="000C0409"/>
    <w:rsid w:val="000C24EB"/>
    <w:rsid w:val="000C302D"/>
    <w:rsid w:val="000C4B56"/>
    <w:rsid w:val="000C522B"/>
    <w:rsid w:val="000D58AB"/>
    <w:rsid w:val="000D6D48"/>
    <w:rsid w:val="000E2FED"/>
    <w:rsid w:val="000E5023"/>
    <w:rsid w:val="000E58F3"/>
    <w:rsid w:val="000F671E"/>
    <w:rsid w:val="001067A3"/>
    <w:rsid w:val="00110001"/>
    <w:rsid w:val="001106D5"/>
    <w:rsid w:val="00112F1A"/>
    <w:rsid w:val="001178D7"/>
    <w:rsid w:val="00120410"/>
    <w:rsid w:val="00127D82"/>
    <w:rsid w:val="001343E0"/>
    <w:rsid w:val="00145075"/>
    <w:rsid w:val="001479BC"/>
    <w:rsid w:val="00154380"/>
    <w:rsid w:val="001547D2"/>
    <w:rsid w:val="001569FC"/>
    <w:rsid w:val="00162A96"/>
    <w:rsid w:val="00163D1E"/>
    <w:rsid w:val="001741A0"/>
    <w:rsid w:val="00175FA0"/>
    <w:rsid w:val="00192EF9"/>
    <w:rsid w:val="0019443F"/>
    <w:rsid w:val="00194C3C"/>
    <w:rsid w:val="00194CD0"/>
    <w:rsid w:val="00197181"/>
    <w:rsid w:val="001B078F"/>
    <w:rsid w:val="001B49C9"/>
    <w:rsid w:val="001B6D88"/>
    <w:rsid w:val="001C04C5"/>
    <w:rsid w:val="001C4F79"/>
    <w:rsid w:val="001E548E"/>
    <w:rsid w:val="001F168B"/>
    <w:rsid w:val="001F7831"/>
    <w:rsid w:val="00204045"/>
    <w:rsid w:val="0020535A"/>
    <w:rsid w:val="0020712B"/>
    <w:rsid w:val="002128BE"/>
    <w:rsid w:val="002214D4"/>
    <w:rsid w:val="002246FF"/>
    <w:rsid w:val="0022606D"/>
    <w:rsid w:val="00231728"/>
    <w:rsid w:val="00231AAF"/>
    <w:rsid w:val="00233008"/>
    <w:rsid w:val="002348AC"/>
    <w:rsid w:val="00236416"/>
    <w:rsid w:val="00237BBB"/>
    <w:rsid w:val="002518E7"/>
    <w:rsid w:val="002535B9"/>
    <w:rsid w:val="002610D8"/>
    <w:rsid w:val="002747EC"/>
    <w:rsid w:val="002804A6"/>
    <w:rsid w:val="00280DEE"/>
    <w:rsid w:val="002855BF"/>
    <w:rsid w:val="0029140F"/>
    <w:rsid w:val="002957B3"/>
    <w:rsid w:val="002A5FAA"/>
    <w:rsid w:val="002B67CE"/>
    <w:rsid w:val="002C0B75"/>
    <w:rsid w:val="002C2DB8"/>
    <w:rsid w:val="002C550E"/>
    <w:rsid w:val="002D15BA"/>
    <w:rsid w:val="002D5D77"/>
    <w:rsid w:val="002E0B49"/>
    <w:rsid w:val="002F0D22"/>
    <w:rsid w:val="002F3584"/>
    <w:rsid w:val="00301879"/>
    <w:rsid w:val="00303C17"/>
    <w:rsid w:val="00303F4E"/>
    <w:rsid w:val="00310DAB"/>
    <w:rsid w:val="00313F86"/>
    <w:rsid w:val="00316DD3"/>
    <w:rsid w:val="003172DC"/>
    <w:rsid w:val="003173C3"/>
    <w:rsid w:val="0032335F"/>
    <w:rsid w:val="003233B5"/>
    <w:rsid w:val="00323FB7"/>
    <w:rsid w:val="00324CA2"/>
    <w:rsid w:val="00325AE3"/>
    <w:rsid w:val="00326069"/>
    <w:rsid w:val="00331CB6"/>
    <w:rsid w:val="0033671E"/>
    <w:rsid w:val="003544AF"/>
    <w:rsid w:val="0035462D"/>
    <w:rsid w:val="00356745"/>
    <w:rsid w:val="00357B05"/>
    <w:rsid w:val="00357CF7"/>
    <w:rsid w:val="00363A04"/>
    <w:rsid w:val="00364B41"/>
    <w:rsid w:val="00374D64"/>
    <w:rsid w:val="00383096"/>
    <w:rsid w:val="003833F1"/>
    <w:rsid w:val="00391D95"/>
    <w:rsid w:val="0039753C"/>
    <w:rsid w:val="003A41EF"/>
    <w:rsid w:val="003B1F3C"/>
    <w:rsid w:val="003B40AD"/>
    <w:rsid w:val="003B7F6D"/>
    <w:rsid w:val="003C2B53"/>
    <w:rsid w:val="003C4E37"/>
    <w:rsid w:val="003C603D"/>
    <w:rsid w:val="003D25E4"/>
    <w:rsid w:val="003D2783"/>
    <w:rsid w:val="003D32A1"/>
    <w:rsid w:val="003E16BE"/>
    <w:rsid w:val="003F0577"/>
    <w:rsid w:val="003F463E"/>
    <w:rsid w:val="003F4E28"/>
    <w:rsid w:val="004006E8"/>
    <w:rsid w:val="00401855"/>
    <w:rsid w:val="004204F7"/>
    <w:rsid w:val="00420BFC"/>
    <w:rsid w:val="00420E54"/>
    <w:rsid w:val="0042113E"/>
    <w:rsid w:val="00424FF2"/>
    <w:rsid w:val="00432DE1"/>
    <w:rsid w:val="0044311E"/>
    <w:rsid w:val="00446E31"/>
    <w:rsid w:val="00454FAC"/>
    <w:rsid w:val="00455AE9"/>
    <w:rsid w:val="00461CEC"/>
    <w:rsid w:val="00461D6D"/>
    <w:rsid w:val="00465587"/>
    <w:rsid w:val="004701E0"/>
    <w:rsid w:val="0047398E"/>
    <w:rsid w:val="00477455"/>
    <w:rsid w:val="00483F96"/>
    <w:rsid w:val="004840AE"/>
    <w:rsid w:val="004900F2"/>
    <w:rsid w:val="004903FC"/>
    <w:rsid w:val="00493500"/>
    <w:rsid w:val="004A1F7B"/>
    <w:rsid w:val="004A6009"/>
    <w:rsid w:val="004B2E84"/>
    <w:rsid w:val="004C385A"/>
    <w:rsid w:val="004C44D2"/>
    <w:rsid w:val="004C4E23"/>
    <w:rsid w:val="004D3578"/>
    <w:rsid w:val="004D380D"/>
    <w:rsid w:val="004E213A"/>
    <w:rsid w:val="004E23BC"/>
    <w:rsid w:val="004E426D"/>
    <w:rsid w:val="004E5F44"/>
    <w:rsid w:val="004E74D2"/>
    <w:rsid w:val="00503171"/>
    <w:rsid w:val="00506C28"/>
    <w:rsid w:val="00510705"/>
    <w:rsid w:val="00510D2D"/>
    <w:rsid w:val="00512BEC"/>
    <w:rsid w:val="0052058B"/>
    <w:rsid w:val="00521F49"/>
    <w:rsid w:val="00523552"/>
    <w:rsid w:val="005307BA"/>
    <w:rsid w:val="0053155F"/>
    <w:rsid w:val="005319DC"/>
    <w:rsid w:val="00534DA0"/>
    <w:rsid w:val="00537397"/>
    <w:rsid w:val="00541680"/>
    <w:rsid w:val="00541843"/>
    <w:rsid w:val="005419ED"/>
    <w:rsid w:val="00543E6C"/>
    <w:rsid w:val="00544B62"/>
    <w:rsid w:val="00546E7A"/>
    <w:rsid w:val="0055413A"/>
    <w:rsid w:val="00557CFA"/>
    <w:rsid w:val="0056288C"/>
    <w:rsid w:val="00563F96"/>
    <w:rsid w:val="00565087"/>
    <w:rsid w:val="0056573F"/>
    <w:rsid w:val="005710B3"/>
    <w:rsid w:val="00571A92"/>
    <w:rsid w:val="0058238C"/>
    <w:rsid w:val="00592D32"/>
    <w:rsid w:val="005942E1"/>
    <w:rsid w:val="00596A7E"/>
    <w:rsid w:val="005A218B"/>
    <w:rsid w:val="005A37C2"/>
    <w:rsid w:val="005A3B16"/>
    <w:rsid w:val="005A417D"/>
    <w:rsid w:val="005A7FC2"/>
    <w:rsid w:val="005B30E8"/>
    <w:rsid w:val="005B4F36"/>
    <w:rsid w:val="005C5424"/>
    <w:rsid w:val="005C6F9B"/>
    <w:rsid w:val="005E2D51"/>
    <w:rsid w:val="005F7502"/>
    <w:rsid w:val="005F7E2F"/>
    <w:rsid w:val="006012E1"/>
    <w:rsid w:val="00601685"/>
    <w:rsid w:val="00606A18"/>
    <w:rsid w:val="00611566"/>
    <w:rsid w:val="00612ECC"/>
    <w:rsid w:val="00616CEE"/>
    <w:rsid w:val="00625683"/>
    <w:rsid w:val="006334B6"/>
    <w:rsid w:val="00636902"/>
    <w:rsid w:val="00640C1E"/>
    <w:rsid w:val="00642F9B"/>
    <w:rsid w:val="00646B93"/>
    <w:rsid w:val="00646D99"/>
    <w:rsid w:val="00650CEB"/>
    <w:rsid w:val="00656910"/>
    <w:rsid w:val="00671567"/>
    <w:rsid w:val="00674240"/>
    <w:rsid w:val="00690629"/>
    <w:rsid w:val="00691D2A"/>
    <w:rsid w:val="00696505"/>
    <w:rsid w:val="006A0A14"/>
    <w:rsid w:val="006A534A"/>
    <w:rsid w:val="006B0637"/>
    <w:rsid w:val="006B5453"/>
    <w:rsid w:val="006C66D8"/>
    <w:rsid w:val="006D1E24"/>
    <w:rsid w:val="006D2EE6"/>
    <w:rsid w:val="006D312C"/>
    <w:rsid w:val="006D4F31"/>
    <w:rsid w:val="006E1417"/>
    <w:rsid w:val="006E2FCE"/>
    <w:rsid w:val="006E6071"/>
    <w:rsid w:val="006F0DB6"/>
    <w:rsid w:val="006F1D61"/>
    <w:rsid w:val="006F6A2C"/>
    <w:rsid w:val="006F7ABA"/>
    <w:rsid w:val="00700233"/>
    <w:rsid w:val="00700F48"/>
    <w:rsid w:val="00710201"/>
    <w:rsid w:val="007156BF"/>
    <w:rsid w:val="0071798E"/>
    <w:rsid w:val="007202B3"/>
    <w:rsid w:val="0072073A"/>
    <w:rsid w:val="007234D8"/>
    <w:rsid w:val="00726824"/>
    <w:rsid w:val="00727499"/>
    <w:rsid w:val="0073007D"/>
    <w:rsid w:val="007342B5"/>
    <w:rsid w:val="00734A5B"/>
    <w:rsid w:val="00744E76"/>
    <w:rsid w:val="007455B6"/>
    <w:rsid w:val="00747A51"/>
    <w:rsid w:val="00752DBC"/>
    <w:rsid w:val="00757D40"/>
    <w:rsid w:val="00773A90"/>
    <w:rsid w:val="00773D0C"/>
    <w:rsid w:val="00774CFE"/>
    <w:rsid w:val="00781F0F"/>
    <w:rsid w:val="00784DAC"/>
    <w:rsid w:val="0078727C"/>
    <w:rsid w:val="0079049D"/>
    <w:rsid w:val="00792DBD"/>
    <w:rsid w:val="00793DC5"/>
    <w:rsid w:val="00793F48"/>
    <w:rsid w:val="00796535"/>
    <w:rsid w:val="007A00CC"/>
    <w:rsid w:val="007B18D8"/>
    <w:rsid w:val="007B1E99"/>
    <w:rsid w:val="007B2583"/>
    <w:rsid w:val="007C095F"/>
    <w:rsid w:val="007C1B60"/>
    <w:rsid w:val="007C23C9"/>
    <w:rsid w:val="007C2DD0"/>
    <w:rsid w:val="007C45D2"/>
    <w:rsid w:val="007C6A95"/>
    <w:rsid w:val="007D6A59"/>
    <w:rsid w:val="007E14CB"/>
    <w:rsid w:val="007F1D97"/>
    <w:rsid w:val="007F200B"/>
    <w:rsid w:val="007F2FB3"/>
    <w:rsid w:val="007F3A64"/>
    <w:rsid w:val="00800894"/>
    <w:rsid w:val="008028A4"/>
    <w:rsid w:val="00810159"/>
    <w:rsid w:val="00813245"/>
    <w:rsid w:val="00817F06"/>
    <w:rsid w:val="00821AF7"/>
    <w:rsid w:val="00823716"/>
    <w:rsid w:val="008339DC"/>
    <w:rsid w:val="00837F35"/>
    <w:rsid w:val="00841E17"/>
    <w:rsid w:val="00852E22"/>
    <w:rsid w:val="008576C0"/>
    <w:rsid w:val="00857DA3"/>
    <w:rsid w:val="008605A4"/>
    <w:rsid w:val="0086120A"/>
    <w:rsid w:val="0086141A"/>
    <w:rsid w:val="0087127D"/>
    <w:rsid w:val="00873636"/>
    <w:rsid w:val="008768CA"/>
    <w:rsid w:val="00876FC1"/>
    <w:rsid w:val="00877EF9"/>
    <w:rsid w:val="00877F9F"/>
    <w:rsid w:val="00880559"/>
    <w:rsid w:val="0088422E"/>
    <w:rsid w:val="00885C2F"/>
    <w:rsid w:val="00886AB9"/>
    <w:rsid w:val="00887799"/>
    <w:rsid w:val="00896060"/>
    <w:rsid w:val="008A152E"/>
    <w:rsid w:val="008A1A64"/>
    <w:rsid w:val="008A23B4"/>
    <w:rsid w:val="008B179B"/>
    <w:rsid w:val="008B52B9"/>
    <w:rsid w:val="008B5306"/>
    <w:rsid w:val="008D16B9"/>
    <w:rsid w:val="008D1959"/>
    <w:rsid w:val="008D2E4D"/>
    <w:rsid w:val="008D3BB0"/>
    <w:rsid w:val="008E169D"/>
    <w:rsid w:val="008E2B72"/>
    <w:rsid w:val="008E6D77"/>
    <w:rsid w:val="008E7508"/>
    <w:rsid w:val="008F04D0"/>
    <w:rsid w:val="008F2540"/>
    <w:rsid w:val="008F396F"/>
    <w:rsid w:val="008F61BC"/>
    <w:rsid w:val="0090271F"/>
    <w:rsid w:val="00902DB9"/>
    <w:rsid w:val="0090466A"/>
    <w:rsid w:val="00904C0D"/>
    <w:rsid w:val="00912A95"/>
    <w:rsid w:val="009131D8"/>
    <w:rsid w:val="009203C9"/>
    <w:rsid w:val="009261C6"/>
    <w:rsid w:val="009307A7"/>
    <w:rsid w:val="00932B7D"/>
    <w:rsid w:val="00936071"/>
    <w:rsid w:val="00936127"/>
    <w:rsid w:val="00940212"/>
    <w:rsid w:val="00942EC2"/>
    <w:rsid w:val="0095198F"/>
    <w:rsid w:val="00952172"/>
    <w:rsid w:val="00952B7D"/>
    <w:rsid w:val="00961B32"/>
    <w:rsid w:val="00962509"/>
    <w:rsid w:val="00963647"/>
    <w:rsid w:val="009636B6"/>
    <w:rsid w:val="0096445F"/>
    <w:rsid w:val="00970DB3"/>
    <w:rsid w:val="00974BB0"/>
    <w:rsid w:val="00976AEF"/>
    <w:rsid w:val="009852C1"/>
    <w:rsid w:val="009930AB"/>
    <w:rsid w:val="009A0AF3"/>
    <w:rsid w:val="009A3C79"/>
    <w:rsid w:val="009B07CD"/>
    <w:rsid w:val="009B2358"/>
    <w:rsid w:val="009C19E9"/>
    <w:rsid w:val="009C4D36"/>
    <w:rsid w:val="009D28A4"/>
    <w:rsid w:val="009D4D45"/>
    <w:rsid w:val="009D74A6"/>
    <w:rsid w:val="009D7DCA"/>
    <w:rsid w:val="009E4E33"/>
    <w:rsid w:val="009F6B2D"/>
    <w:rsid w:val="00A05CAC"/>
    <w:rsid w:val="00A072CF"/>
    <w:rsid w:val="00A10F02"/>
    <w:rsid w:val="00A15CA9"/>
    <w:rsid w:val="00A16110"/>
    <w:rsid w:val="00A204CA"/>
    <w:rsid w:val="00A209D6"/>
    <w:rsid w:val="00A21300"/>
    <w:rsid w:val="00A22657"/>
    <w:rsid w:val="00A23CD9"/>
    <w:rsid w:val="00A24B24"/>
    <w:rsid w:val="00A30B26"/>
    <w:rsid w:val="00A3486F"/>
    <w:rsid w:val="00A362E9"/>
    <w:rsid w:val="00A36C59"/>
    <w:rsid w:val="00A3792A"/>
    <w:rsid w:val="00A45C5C"/>
    <w:rsid w:val="00A51131"/>
    <w:rsid w:val="00A53724"/>
    <w:rsid w:val="00A54B2B"/>
    <w:rsid w:val="00A555E4"/>
    <w:rsid w:val="00A57255"/>
    <w:rsid w:val="00A57642"/>
    <w:rsid w:val="00A6572B"/>
    <w:rsid w:val="00A6794B"/>
    <w:rsid w:val="00A75E2B"/>
    <w:rsid w:val="00A82346"/>
    <w:rsid w:val="00A848CD"/>
    <w:rsid w:val="00A9671C"/>
    <w:rsid w:val="00AA0D9D"/>
    <w:rsid w:val="00AA1553"/>
    <w:rsid w:val="00AA1F14"/>
    <w:rsid w:val="00AB14B9"/>
    <w:rsid w:val="00AB3199"/>
    <w:rsid w:val="00AB6C64"/>
    <w:rsid w:val="00AB786F"/>
    <w:rsid w:val="00AC69D4"/>
    <w:rsid w:val="00AC6C7C"/>
    <w:rsid w:val="00AC7F0E"/>
    <w:rsid w:val="00AD3FAC"/>
    <w:rsid w:val="00AD662C"/>
    <w:rsid w:val="00AD72D5"/>
    <w:rsid w:val="00AE2B98"/>
    <w:rsid w:val="00AE493A"/>
    <w:rsid w:val="00AE7C2E"/>
    <w:rsid w:val="00B05380"/>
    <w:rsid w:val="00B05962"/>
    <w:rsid w:val="00B15449"/>
    <w:rsid w:val="00B15BE9"/>
    <w:rsid w:val="00B25B8A"/>
    <w:rsid w:val="00B27303"/>
    <w:rsid w:val="00B32687"/>
    <w:rsid w:val="00B37D52"/>
    <w:rsid w:val="00B44C51"/>
    <w:rsid w:val="00B45E94"/>
    <w:rsid w:val="00B47FD1"/>
    <w:rsid w:val="00B516BB"/>
    <w:rsid w:val="00B51FB3"/>
    <w:rsid w:val="00B56FF6"/>
    <w:rsid w:val="00B6616A"/>
    <w:rsid w:val="00B666B1"/>
    <w:rsid w:val="00B67A8B"/>
    <w:rsid w:val="00B70427"/>
    <w:rsid w:val="00B733FC"/>
    <w:rsid w:val="00B84DB2"/>
    <w:rsid w:val="00B86DD7"/>
    <w:rsid w:val="00BA088E"/>
    <w:rsid w:val="00BA2DC2"/>
    <w:rsid w:val="00BA4299"/>
    <w:rsid w:val="00BA52A7"/>
    <w:rsid w:val="00BA7B3E"/>
    <w:rsid w:val="00BB530B"/>
    <w:rsid w:val="00BC3263"/>
    <w:rsid w:val="00BC3555"/>
    <w:rsid w:val="00BE177D"/>
    <w:rsid w:val="00BE6884"/>
    <w:rsid w:val="00BE7C46"/>
    <w:rsid w:val="00BF0AB9"/>
    <w:rsid w:val="00BF41AB"/>
    <w:rsid w:val="00C0634E"/>
    <w:rsid w:val="00C1201C"/>
    <w:rsid w:val="00C12B51"/>
    <w:rsid w:val="00C13D61"/>
    <w:rsid w:val="00C23A76"/>
    <w:rsid w:val="00C24650"/>
    <w:rsid w:val="00C25465"/>
    <w:rsid w:val="00C32924"/>
    <w:rsid w:val="00C33079"/>
    <w:rsid w:val="00C534EE"/>
    <w:rsid w:val="00C5698A"/>
    <w:rsid w:val="00C56E56"/>
    <w:rsid w:val="00C62A28"/>
    <w:rsid w:val="00C62B10"/>
    <w:rsid w:val="00C66C28"/>
    <w:rsid w:val="00C7548B"/>
    <w:rsid w:val="00C827EC"/>
    <w:rsid w:val="00C83A13"/>
    <w:rsid w:val="00C905BA"/>
    <w:rsid w:val="00C9068C"/>
    <w:rsid w:val="00C915DE"/>
    <w:rsid w:val="00C92967"/>
    <w:rsid w:val="00C93E2C"/>
    <w:rsid w:val="00CA1703"/>
    <w:rsid w:val="00CA2702"/>
    <w:rsid w:val="00CA3928"/>
    <w:rsid w:val="00CA3D0C"/>
    <w:rsid w:val="00CA5FFE"/>
    <w:rsid w:val="00CA654B"/>
    <w:rsid w:val="00CB1865"/>
    <w:rsid w:val="00CB1A37"/>
    <w:rsid w:val="00CB22E4"/>
    <w:rsid w:val="00CB72B8"/>
    <w:rsid w:val="00CC5A7B"/>
    <w:rsid w:val="00CD4C7B"/>
    <w:rsid w:val="00CE285C"/>
    <w:rsid w:val="00CE537C"/>
    <w:rsid w:val="00CF3468"/>
    <w:rsid w:val="00CF646F"/>
    <w:rsid w:val="00CF649C"/>
    <w:rsid w:val="00CF77BE"/>
    <w:rsid w:val="00D079A3"/>
    <w:rsid w:val="00D12D49"/>
    <w:rsid w:val="00D14840"/>
    <w:rsid w:val="00D17C63"/>
    <w:rsid w:val="00D33BE3"/>
    <w:rsid w:val="00D340FA"/>
    <w:rsid w:val="00D35F1D"/>
    <w:rsid w:val="00D36A7D"/>
    <w:rsid w:val="00D3792D"/>
    <w:rsid w:val="00D414D0"/>
    <w:rsid w:val="00D513EB"/>
    <w:rsid w:val="00D55E47"/>
    <w:rsid w:val="00D57DB0"/>
    <w:rsid w:val="00D62E19"/>
    <w:rsid w:val="00D67CD1"/>
    <w:rsid w:val="00D738D6"/>
    <w:rsid w:val="00D80795"/>
    <w:rsid w:val="00D854BE"/>
    <w:rsid w:val="00D87B1D"/>
    <w:rsid w:val="00D87E00"/>
    <w:rsid w:val="00D900CC"/>
    <w:rsid w:val="00D9134D"/>
    <w:rsid w:val="00D91FE9"/>
    <w:rsid w:val="00D92EA8"/>
    <w:rsid w:val="00D9495D"/>
    <w:rsid w:val="00D94FA7"/>
    <w:rsid w:val="00D95601"/>
    <w:rsid w:val="00D95CF4"/>
    <w:rsid w:val="00D95EF3"/>
    <w:rsid w:val="00D96D11"/>
    <w:rsid w:val="00DA0669"/>
    <w:rsid w:val="00DA0717"/>
    <w:rsid w:val="00DA4370"/>
    <w:rsid w:val="00DA7A03"/>
    <w:rsid w:val="00DB0DB8"/>
    <w:rsid w:val="00DB1818"/>
    <w:rsid w:val="00DB766E"/>
    <w:rsid w:val="00DC309B"/>
    <w:rsid w:val="00DC4DA2"/>
    <w:rsid w:val="00DE2EE3"/>
    <w:rsid w:val="00DE56BA"/>
    <w:rsid w:val="00DE7376"/>
    <w:rsid w:val="00DF3785"/>
    <w:rsid w:val="00E2419F"/>
    <w:rsid w:val="00E26B02"/>
    <w:rsid w:val="00E3298C"/>
    <w:rsid w:val="00E40AD6"/>
    <w:rsid w:val="00E46C08"/>
    <w:rsid w:val="00E471CF"/>
    <w:rsid w:val="00E62835"/>
    <w:rsid w:val="00E70F17"/>
    <w:rsid w:val="00E71850"/>
    <w:rsid w:val="00E745BC"/>
    <w:rsid w:val="00E77645"/>
    <w:rsid w:val="00E83697"/>
    <w:rsid w:val="00E83F68"/>
    <w:rsid w:val="00E868F0"/>
    <w:rsid w:val="00E87C0A"/>
    <w:rsid w:val="00E90D2D"/>
    <w:rsid w:val="00E928B3"/>
    <w:rsid w:val="00EA4464"/>
    <w:rsid w:val="00EA66C9"/>
    <w:rsid w:val="00EA7EAD"/>
    <w:rsid w:val="00EB4A24"/>
    <w:rsid w:val="00EC4A25"/>
    <w:rsid w:val="00EC7CC2"/>
    <w:rsid w:val="00ED1E5C"/>
    <w:rsid w:val="00ED511C"/>
    <w:rsid w:val="00EE73B9"/>
    <w:rsid w:val="00EF3858"/>
    <w:rsid w:val="00EF42AE"/>
    <w:rsid w:val="00EF48B8"/>
    <w:rsid w:val="00EF72B2"/>
    <w:rsid w:val="00F025A2"/>
    <w:rsid w:val="00F0402D"/>
    <w:rsid w:val="00F06187"/>
    <w:rsid w:val="00F066EC"/>
    <w:rsid w:val="00F07388"/>
    <w:rsid w:val="00F0740B"/>
    <w:rsid w:val="00F1184C"/>
    <w:rsid w:val="00F2026E"/>
    <w:rsid w:val="00F22100"/>
    <w:rsid w:val="00F2210A"/>
    <w:rsid w:val="00F26463"/>
    <w:rsid w:val="00F279F8"/>
    <w:rsid w:val="00F3129B"/>
    <w:rsid w:val="00F34FF9"/>
    <w:rsid w:val="00F3528F"/>
    <w:rsid w:val="00F37743"/>
    <w:rsid w:val="00F43D15"/>
    <w:rsid w:val="00F45649"/>
    <w:rsid w:val="00F50AF9"/>
    <w:rsid w:val="00F50DEF"/>
    <w:rsid w:val="00F54A3D"/>
    <w:rsid w:val="00F54CB0"/>
    <w:rsid w:val="00F54CF7"/>
    <w:rsid w:val="00F573D3"/>
    <w:rsid w:val="00F6013E"/>
    <w:rsid w:val="00F653B8"/>
    <w:rsid w:val="00F7057B"/>
    <w:rsid w:val="00F71B89"/>
    <w:rsid w:val="00F7353C"/>
    <w:rsid w:val="00F76F8F"/>
    <w:rsid w:val="00F819D3"/>
    <w:rsid w:val="00F82189"/>
    <w:rsid w:val="00F85A72"/>
    <w:rsid w:val="00F86442"/>
    <w:rsid w:val="00F91EA9"/>
    <w:rsid w:val="00F941DF"/>
    <w:rsid w:val="00F94C55"/>
    <w:rsid w:val="00F9512B"/>
    <w:rsid w:val="00FA1266"/>
    <w:rsid w:val="00FA53EA"/>
    <w:rsid w:val="00FA75B5"/>
    <w:rsid w:val="00FA7ACD"/>
    <w:rsid w:val="00FB00CF"/>
    <w:rsid w:val="00FB1CAC"/>
    <w:rsid w:val="00FB34BC"/>
    <w:rsid w:val="00FB36FA"/>
    <w:rsid w:val="00FB6F19"/>
    <w:rsid w:val="00FC1192"/>
    <w:rsid w:val="00FC4FEE"/>
    <w:rsid w:val="00FD2278"/>
    <w:rsid w:val="00FD4050"/>
    <w:rsid w:val="00FD6A72"/>
    <w:rsid w:val="00FE251B"/>
    <w:rsid w:val="00FE39EA"/>
    <w:rsid w:val="00FE4558"/>
    <w:rsid w:val="00FF2FCB"/>
    <w:rsid w:val="00FF75AD"/>
    <w:rsid w:val="0124D32E"/>
    <w:rsid w:val="02947056"/>
    <w:rsid w:val="02FA6C34"/>
    <w:rsid w:val="0351779D"/>
    <w:rsid w:val="03F40A45"/>
    <w:rsid w:val="04C4D763"/>
    <w:rsid w:val="0518D293"/>
    <w:rsid w:val="054EE60D"/>
    <w:rsid w:val="0614A32A"/>
    <w:rsid w:val="0B0F60E6"/>
    <w:rsid w:val="0B6F7BF7"/>
    <w:rsid w:val="0E6DCE56"/>
    <w:rsid w:val="0EFA7B98"/>
    <w:rsid w:val="10077F09"/>
    <w:rsid w:val="12D10CDA"/>
    <w:rsid w:val="13EB886F"/>
    <w:rsid w:val="159A5819"/>
    <w:rsid w:val="15DA2B23"/>
    <w:rsid w:val="19F2294E"/>
    <w:rsid w:val="1A0355B3"/>
    <w:rsid w:val="1BDC0CA5"/>
    <w:rsid w:val="1EA1B8A0"/>
    <w:rsid w:val="1FCD5E56"/>
    <w:rsid w:val="229A1FFF"/>
    <w:rsid w:val="254B5DEB"/>
    <w:rsid w:val="25DA964D"/>
    <w:rsid w:val="262AFCC8"/>
    <w:rsid w:val="26330530"/>
    <w:rsid w:val="26ACE7D6"/>
    <w:rsid w:val="27B522FB"/>
    <w:rsid w:val="2922C591"/>
    <w:rsid w:val="299AB477"/>
    <w:rsid w:val="2A1F225F"/>
    <w:rsid w:val="2C60C44C"/>
    <w:rsid w:val="2E4F9F45"/>
    <w:rsid w:val="2F583E3A"/>
    <w:rsid w:val="3176C7E3"/>
    <w:rsid w:val="327AD0B1"/>
    <w:rsid w:val="3365872D"/>
    <w:rsid w:val="341A6634"/>
    <w:rsid w:val="3466B677"/>
    <w:rsid w:val="3473FAE6"/>
    <w:rsid w:val="353D6202"/>
    <w:rsid w:val="361E4174"/>
    <w:rsid w:val="38730312"/>
    <w:rsid w:val="39B200F9"/>
    <w:rsid w:val="3CC56C20"/>
    <w:rsid w:val="3D44D6CD"/>
    <w:rsid w:val="3D932C52"/>
    <w:rsid w:val="3DAE6DB0"/>
    <w:rsid w:val="41CFA1E7"/>
    <w:rsid w:val="4299F529"/>
    <w:rsid w:val="42F3C38C"/>
    <w:rsid w:val="439FBA30"/>
    <w:rsid w:val="441EA076"/>
    <w:rsid w:val="44897EA2"/>
    <w:rsid w:val="465058C0"/>
    <w:rsid w:val="469CD0D0"/>
    <w:rsid w:val="47478E5C"/>
    <w:rsid w:val="49D052F8"/>
    <w:rsid w:val="4B330B40"/>
    <w:rsid w:val="4F0DF96C"/>
    <w:rsid w:val="4F66C580"/>
    <w:rsid w:val="4F67B5B3"/>
    <w:rsid w:val="510AD2FA"/>
    <w:rsid w:val="5148E6D3"/>
    <w:rsid w:val="5410CA35"/>
    <w:rsid w:val="5429F292"/>
    <w:rsid w:val="54A4D6B1"/>
    <w:rsid w:val="55022053"/>
    <w:rsid w:val="55C5C2F3"/>
    <w:rsid w:val="57225FFF"/>
    <w:rsid w:val="574C25D3"/>
    <w:rsid w:val="59F126A8"/>
    <w:rsid w:val="5E737581"/>
    <w:rsid w:val="615D3E84"/>
    <w:rsid w:val="61EC4312"/>
    <w:rsid w:val="625AF406"/>
    <w:rsid w:val="6343531E"/>
    <w:rsid w:val="64C9CD4F"/>
    <w:rsid w:val="651B3D76"/>
    <w:rsid w:val="65324203"/>
    <w:rsid w:val="65CAABE6"/>
    <w:rsid w:val="665EB862"/>
    <w:rsid w:val="66CD7F98"/>
    <w:rsid w:val="6715286A"/>
    <w:rsid w:val="673FA2C6"/>
    <w:rsid w:val="6AECCD69"/>
    <w:rsid w:val="6B89F276"/>
    <w:rsid w:val="6DA80031"/>
    <w:rsid w:val="6F233962"/>
    <w:rsid w:val="6F5B3AE1"/>
    <w:rsid w:val="706E7DBB"/>
    <w:rsid w:val="71992EA1"/>
    <w:rsid w:val="738A1A35"/>
    <w:rsid w:val="739AAC60"/>
    <w:rsid w:val="75E42944"/>
    <w:rsid w:val="75E767D3"/>
    <w:rsid w:val="765E13FB"/>
    <w:rsid w:val="76C6DB05"/>
    <w:rsid w:val="7844F8C8"/>
    <w:rsid w:val="78706304"/>
    <w:rsid w:val="7B85A296"/>
    <w:rsid w:val="7D43D427"/>
    <w:rsid w:val="7D63A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69744DE5"/>
  <w15:chartTrackingRefBased/>
  <w15:docId w15:val="{EC90D985-8A87-4F99-99D8-4458BD317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Typewriter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table" w:styleId="TableGrid">
    <w:name w:val="Table Grid"/>
    <w:basedOn w:val="TableNormal"/>
    <w:rsid w:val="00A36C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646B93"/>
    <w:rPr>
      <w:lang w:eastAsia="en-US"/>
    </w:rPr>
  </w:style>
  <w:style w:type="character" w:styleId="CommentReference">
    <w:name w:val="annotation reference"/>
    <w:basedOn w:val="DefaultParagraphFont"/>
    <w:rsid w:val="006334B6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34B6"/>
  </w:style>
  <w:style w:type="character" w:customStyle="1" w:styleId="CommentTextChar">
    <w:name w:val="Comment Text Char"/>
    <w:basedOn w:val="DefaultParagraphFont"/>
    <w:link w:val="CommentText"/>
    <w:rsid w:val="006334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334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334B6"/>
    <w:rPr>
      <w:b/>
      <w:bCs/>
      <w:lang w:eastAsia="en-US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목록 단락,リスト段落,列出段落"/>
    <w:basedOn w:val="Normal"/>
    <w:link w:val="ListParagraphChar"/>
    <w:uiPriority w:val="34"/>
    <w:qFormat/>
    <w:rsid w:val="008F04D0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목록 단락 Char,リスト段落 Char,列出段落 Char"/>
    <w:link w:val="ListParagraph"/>
    <w:uiPriority w:val="34"/>
    <w:locked/>
    <w:rsid w:val="004701E0"/>
    <w:rPr>
      <w:lang w:eastAsia="en-US"/>
    </w:rPr>
  </w:style>
  <w:style w:type="character" w:styleId="UnresolvedMention">
    <w:name w:val="Unresolved Mention"/>
    <w:basedOn w:val="DefaultParagraphFont"/>
    <w:rsid w:val="00455AE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55AE9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rsid w:val="007C1B60"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nhideWhenUsed/>
    <w:qFormat/>
    <w:rsid w:val="007C1B60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06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5AIRPNAIUNRU-859666464-7936</_dlc_DocId>
    <_dlc_DocIdUrl xmlns="71c5aaf6-e6ce-465b-b873-5148d2a4c105">
      <Url>https://nokia.sharepoint.com/sites/c5g/e2earch/_layouts/15/DocIdRedir.aspx?ID=5AIRPNAIUNRU-859666464-7936</Url>
      <Description>5AIRPNAIUNRU-859666464-7936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6EE0320-F262-443C-8199-4692813247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9AA448C-D491-4DAC-B552-0FBCB91D0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67</TotalTime>
  <Pages>7</Pages>
  <Words>1920</Words>
  <Characters>11332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13226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Kuo, Ping-Heng (Nokia - GB/Cambridge)</dc:creator>
  <cp:keywords/>
  <dc:description/>
  <cp:lastModifiedBy>Nokia</cp:lastModifiedBy>
  <cp:revision>38</cp:revision>
  <dcterms:created xsi:type="dcterms:W3CDTF">2020-12-29T02:00:00Z</dcterms:created>
  <dcterms:modified xsi:type="dcterms:W3CDTF">2021-01-14T11:39:00Z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e0ac0aff-f6af-4e34-bee4-ddf016f3a14f</vt:lpwstr>
  </property>
  <property fmtid="{D5CDD505-2E9C-101B-9397-08002B2CF9AE}" pid="4" name="AuthorIds_UIVersion_2560">
    <vt:lpwstr>134</vt:lpwstr>
  </property>
</Properties>
</file>